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35C26BC" w14:textId="5164B2D8" w:rsidR="00703A30" w:rsidRPr="00CA46ED" w:rsidRDefault="00CA46ED" w:rsidP="00CA46ED">
      <w:pPr>
        <w:spacing w:after="0" w:line="240" w:lineRule="auto"/>
        <w:jc w:val="center"/>
        <w:rPr>
          <w:rFonts w:eastAsia="Times New Roman" w:cs="Calibri"/>
          <w:color w:val="FFFFFF" w:themeColor="background1"/>
          <w:sz w:val="20"/>
          <w:szCs w:val="20"/>
        </w:rPr>
      </w:pPr>
      <w:r>
        <w:rPr>
          <w:noProof/>
          <w:color w:val="7588AF"/>
          <w:sz w:val="20"/>
          <w:szCs w:val="20"/>
          <w:lang w:eastAsia="pl-PL"/>
        </w:rPr>
        <w:drawing>
          <wp:anchor distT="0" distB="0" distL="114300" distR="114300" simplePos="0" relativeHeight="251659264" behindDoc="1" locked="0" layoutInCell="1" allowOverlap="1" wp14:anchorId="09D6A709" wp14:editId="6A6BB0A8">
            <wp:simplePos x="0" y="0"/>
            <wp:positionH relativeFrom="column">
              <wp:posOffset>0</wp:posOffset>
            </wp:positionH>
            <wp:positionV relativeFrom="paragraph">
              <wp:posOffset>-354330</wp:posOffset>
            </wp:positionV>
            <wp:extent cx="1332230" cy="1052195"/>
            <wp:effectExtent l="0" t="0" r="1270" b="0"/>
            <wp:wrapNone/>
            <wp:docPr id="2" name="Obraz 14" descr="Opis: C:\Documents and Settings\aszysz\Pulpit\logo_v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" descr="Opis: C:\Documents and Settings\aszysz\Pulpit\logo_v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3A30">
        <w:rPr>
          <w:noProof/>
          <w:color w:val="7588AF"/>
          <w:sz w:val="20"/>
          <w:szCs w:val="20"/>
          <w:lang w:eastAsia="pl-PL"/>
        </w:rPr>
        <w:drawing>
          <wp:anchor distT="0" distB="0" distL="114300" distR="114300" simplePos="0" relativeHeight="251656192" behindDoc="0" locked="0" layoutInCell="1" allowOverlap="1" wp14:anchorId="1A725EAD" wp14:editId="2C2942B3">
            <wp:simplePos x="0" y="0"/>
            <wp:positionH relativeFrom="column">
              <wp:posOffset>5099050</wp:posOffset>
            </wp:positionH>
            <wp:positionV relativeFrom="paragraph">
              <wp:posOffset>-383540</wp:posOffset>
            </wp:positionV>
            <wp:extent cx="1138555" cy="1104900"/>
            <wp:effectExtent l="0" t="0" r="4445" b="0"/>
            <wp:wrapNone/>
            <wp:docPr id="1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3A30" w:rsidRPr="00AF3CCE">
        <w:rPr>
          <w:rFonts w:ascii="Univers Light Condensed" w:hAnsi="Univers Light Condensed"/>
          <w:color w:val="7588AF"/>
          <w:w w:val="120"/>
          <w:sz w:val="20"/>
          <w:szCs w:val="20"/>
        </w:rPr>
        <w:t>Powiatowy Urząd Pracy w Lesznie</w:t>
      </w:r>
    </w:p>
    <w:p w14:paraId="01469EF1" w14:textId="77777777" w:rsidR="00703A30" w:rsidRPr="00AF3CCE" w:rsidRDefault="00703A30" w:rsidP="00703A30">
      <w:pPr>
        <w:pStyle w:val="Nagwek"/>
        <w:jc w:val="center"/>
        <w:rPr>
          <w:rFonts w:ascii="Univers Light Condensed" w:hAnsi="Univers Light Condensed"/>
          <w:color w:val="7588AF"/>
          <w:sz w:val="20"/>
          <w:szCs w:val="20"/>
        </w:rPr>
      </w:pPr>
      <w:r w:rsidRPr="00AF3CCE">
        <w:rPr>
          <w:rFonts w:ascii="Univers Light Condensed" w:hAnsi="Univers Light Condensed"/>
          <w:color w:val="7588AF"/>
          <w:sz w:val="20"/>
          <w:szCs w:val="20"/>
        </w:rPr>
        <w:t xml:space="preserve">ul. Śniadeckich 5, 64-100 Leszno </w:t>
      </w:r>
    </w:p>
    <w:p w14:paraId="0D4C3036" w14:textId="77777777" w:rsidR="00703A30" w:rsidRPr="00AF3CCE" w:rsidRDefault="00703A30" w:rsidP="00703A30">
      <w:pPr>
        <w:pStyle w:val="Nagwek"/>
        <w:tabs>
          <w:tab w:val="left" w:pos="1549"/>
        </w:tabs>
        <w:rPr>
          <w:rFonts w:ascii="Univers Light Condensed" w:hAnsi="Univers Light Condensed"/>
          <w:color w:val="7588AF"/>
          <w:sz w:val="20"/>
          <w:szCs w:val="20"/>
          <w:lang w:val="en-US"/>
        </w:rPr>
      </w:pPr>
      <w:r w:rsidRPr="00885D35">
        <w:rPr>
          <w:rFonts w:ascii="Univers Light Condensed" w:hAnsi="Univers Light Condensed"/>
          <w:color w:val="7588AF"/>
          <w:sz w:val="20"/>
          <w:szCs w:val="20"/>
        </w:rPr>
        <w:tab/>
      </w:r>
      <w:r w:rsidRPr="00885D35">
        <w:rPr>
          <w:rFonts w:ascii="Univers Light Condensed" w:hAnsi="Univers Light Condensed"/>
          <w:color w:val="7588AF"/>
          <w:sz w:val="20"/>
          <w:szCs w:val="20"/>
        </w:rPr>
        <w:tab/>
      </w:r>
      <w:r w:rsidRPr="00AF3CCE">
        <w:rPr>
          <w:rFonts w:ascii="Univers Light Condensed" w:hAnsi="Univers Light Condensed"/>
          <w:color w:val="7588AF"/>
          <w:sz w:val="20"/>
          <w:szCs w:val="20"/>
          <w:lang w:val="en-US"/>
        </w:rPr>
        <w:t xml:space="preserve">tel. 65 529 50 67, tel./fax 65 529 94 33 </w:t>
      </w:r>
    </w:p>
    <w:p w14:paraId="3EE244FC" w14:textId="77777777" w:rsidR="00703A30" w:rsidRPr="00AF3CCE" w:rsidRDefault="00703A30" w:rsidP="00703A30">
      <w:pPr>
        <w:pStyle w:val="Nagwek"/>
        <w:jc w:val="center"/>
        <w:rPr>
          <w:color w:val="51658C"/>
          <w:sz w:val="20"/>
          <w:szCs w:val="20"/>
          <w:lang w:val="en-US"/>
        </w:rPr>
      </w:pPr>
      <w:r w:rsidRPr="00AF3CCE">
        <w:rPr>
          <w:rFonts w:ascii="Univers Light Condensed" w:hAnsi="Univers Light Condensed"/>
          <w:color w:val="7588AF"/>
          <w:sz w:val="20"/>
          <w:szCs w:val="20"/>
          <w:lang w:val="en-US"/>
        </w:rPr>
        <w:t>e-mail: sekretariat@</w:t>
      </w:r>
      <w:r>
        <w:rPr>
          <w:rFonts w:ascii="Univers Light Condensed" w:hAnsi="Univers Light Condensed"/>
          <w:color w:val="7588AF"/>
          <w:sz w:val="20"/>
          <w:szCs w:val="20"/>
          <w:lang w:val="en-US"/>
        </w:rPr>
        <w:t>leszno.praca.gov</w:t>
      </w:r>
      <w:r w:rsidRPr="00AF3CCE">
        <w:rPr>
          <w:rFonts w:ascii="Univers Light Condensed" w:hAnsi="Univers Light Condensed"/>
          <w:color w:val="7588AF"/>
          <w:sz w:val="20"/>
          <w:szCs w:val="20"/>
          <w:lang w:val="en-US"/>
        </w:rPr>
        <w:t>.pl</w:t>
      </w:r>
    </w:p>
    <w:p w14:paraId="097D53D3" w14:textId="77777777" w:rsidR="00703A30" w:rsidRPr="002804B9" w:rsidRDefault="00B06FD2" w:rsidP="007C6ECA">
      <w:pPr>
        <w:spacing w:after="0"/>
        <w:jc w:val="center"/>
        <w:rPr>
          <w:rFonts w:asciiTheme="minorHAnsi" w:eastAsia="Times New Roman" w:hAnsiTheme="minorHAnsi"/>
          <w:b/>
          <w:sz w:val="24"/>
          <w:szCs w:val="24"/>
          <w:lang w:val="en-US"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 wp14:anchorId="4F0E4102" wp14:editId="70E0D28C">
                <wp:simplePos x="0" y="0"/>
                <wp:positionH relativeFrom="page">
                  <wp:posOffset>1998980</wp:posOffset>
                </wp:positionH>
                <wp:positionV relativeFrom="paragraph">
                  <wp:posOffset>145415</wp:posOffset>
                </wp:positionV>
                <wp:extent cx="3517265" cy="0"/>
                <wp:effectExtent l="0" t="0" r="2603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172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942691" id="Łącznik prostoliniowy 12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text;mso-width-percent:0;mso-height-percent:0;mso-width-relative:margin;mso-height-relative:page" from="157.4pt,11.45pt" to="434.3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" strokecolor="#4a7ebb">
                <o:lock v:ext="edit" shapetype="f"/>
                <w10:wrap anchorx="page"/>
              </v:line>
            </w:pict>
          </mc:Fallback>
        </mc:AlternateContent>
      </w:r>
    </w:p>
    <w:p w14:paraId="761B8C1D" w14:textId="65EDB855" w:rsidR="006A5DFD" w:rsidRDefault="006A5DFD" w:rsidP="00CA46ED">
      <w:pPr>
        <w:spacing w:after="0"/>
        <w:rPr>
          <w:rFonts w:asciiTheme="minorHAnsi" w:eastAsia="Times New Roman" w:hAnsiTheme="minorHAnsi"/>
          <w:sz w:val="24"/>
          <w:szCs w:val="24"/>
          <w:lang w:val="en-US" w:eastAsia="pl-PL"/>
        </w:rPr>
      </w:pPr>
    </w:p>
    <w:p w14:paraId="6BC57C6D" w14:textId="57E94379" w:rsidR="00CA46ED" w:rsidRDefault="00CA46ED" w:rsidP="00CA46ED">
      <w:pPr>
        <w:spacing w:after="0"/>
        <w:rPr>
          <w:rFonts w:asciiTheme="minorHAnsi" w:eastAsia="Times New Roman" w:hAnsiTheme="minorHAnsi"/>
          <w:sz w:val="24"/>
          <w:szCs w:val="24"/>
          <w:lang w:val="en-US" w:eastAsia="pl-PL"/>
        </w:rPr>
      </w:pPr>
    </w:p>
    <w:p w14:paraId="2ACE6C20" w14:textId="77777777" w:rsidR="00D20613" w:rsidRPr="006A5DFD" w:rsidRDefault="00D20613" w:rsidP="00CA46ED">
      <w:pPr>
        <w:spacing w:after="0"/>
        <w:rPr>
          <w:rFonts w:asciiTheme="minorHAnsi" w:eastAsia="Times New Roman" w:hAnsiTheme="minorHAnsi"/>
          <w:sz w:val="24"/>
          <w:szCs w:val="24"/>
          <w:lang w:val="en-US" w:eastAsia="pl-PL"/>
        </w:rPr>
      </w:pPr>
    </w:p>
    <w:p w14:paraId="19DB242E" w14:textId="77777777" w:rsidR="006A5DFD" w:rsidRPr="006A5DFD" w:rsidRDefault="006A5DFD" w:rsidP="006A5DFD">
      <w:pPr>
        <w:spacing w:after="0"/>
        <w:jc w:val="right"/>
        <w:rPr>
          <w:rFonts w:asciiTheme="minorHAnsi" w:eastAsia="Times New Roman" w:hAnsiTheme="minorHAnsi"/>
          <w:sz w:val="24"/>
          <w:szCs w:val="24"/>
          <w:lang w:val="en-US" w:eastAsia="pl-PL"/>
        </w:rPr>
      </w:pPr>
      <w:r w:rsidRPr="006A5DFD">
        <w:rPr>
          <w:rFonts w:asciiTheme="minorHAnsi" w:eastAsia="Times New Roman" w:hAnsiTheme="minorHAnsi"/>
          <w:sz w:val="24"/>
          <w:szCs w:val="24"/>
          <w:lang w:val="en-US" w:eastAsia="pl-PL"/>
        </w:rPr>
        <w:tab/>
      </w:r>
      <w:r w:rsidRPr="006A5DFD">
        <w:rPr>
          <w:rFonts w:asciiTheme="minorHAnsi" w:eastAsia="Times New Roman" w:hAnsiTheme="minorHAnsi"/>
          <w:sz w:val="24"/>
          <w:szCs w:val="24"/>
          <w:lang w:val="en-US" w:eastAsia="pl-PL"/>
        </w:rPr>
        <w:tab/>
      </w:r>
      <w:r w:rsidRPr="006A5DFD">
        <w:rPr>
          <w:rFonts w:asciiTheme="minorHAnsi" w:eastAsia="Times New Roman" w:hAnsiTheme="minorHAnsi"/>
          <w:sz w:val="24"/>
          <w:szCs w:val="24"/>
          <w:lang w:val="en-US" w:eastAsia="pl-PL"/>
        </w:rPr>
        <w:tab/>
      </w:r>
      <w:r w:rsidRPr="006A5DFD">
        <w:rPr>
          <w:rFonts w:asciiTheme="minorHAnsi" w:eastAsia="Times New Roman" w:hAnsiTheme="minorHAnsi"/>
          <w:sz w:val="24"/>
          <w:szCs w:val="24"/>
          <w:lang w:val="en-US" w:eastAsia="pl-PL"/>
        </w:rPr>
        <w:tab/>
      </w:r>
      <w:r w:rsidRPr="006A5DFD">
        <w:rPr>
          <w:rFonts w:asciiTheme="minorHAnsi" w:eastAsia="Times New Roman" w:hAnsiTheme="minorHAnsi"/>
          <w:sz w:val="24"/>
          <w:szCs w:val="24"/>
          <w:lang w:val="en-US" w:eastAsia="pl-PL"/>
        </w:rPr>
        <w:tab/>
      </w:r>
      <w:r w:rsidRPr="006A5DFD">
        <w:rPr>
          <w:rFonts w:asciiTheme="minorHAnsi" w:eastAsia="Times New Roman" w:hAnsiTheme="minorHAnsi"/>
          <w:sz w:val="24"/>
          <w:szCs w:val="24"/>
          <w:lang w:val="en-US" w:eastAsia="pl-PL"/>
        </w:rPr>
        <w:tab/>
      </w:r>
      <w:r w:rsidRPr="006A5DFD">
        <w:rPr>
          <w:rFonts w:asciiTheme="minorHAnsi" w:eastAsia="Times New Roman" w:hAnsiTheme="minorHAnsi"/>
          <w:sz w:val="24"/>
          <w:szCs w:val="24"/>
          <w:lang w:val="en-US" w:eastAsia="pl-PL"/>
        </w:rPr>
        <w:tab/>
      </w:r>
      <w:r w:rsidRPr="006A5DFD">
        <w:rPr>
          <w:rFonts w:asciiTheme="minorHAnsi" w:eastAsia="Times New Roman" w:hAnsiTheme="minorHAnsi"/>
          <w:sz w:val="24"/>
          <w:szCs w:val="24"/>
          <w:lang w:eastAsia="pl-PL"/>
        </w:rPr>
        <w:t>Leszno</w:t>
      </w:r>
      <w:r w:rsidRPr="006A5DFD">
        <w:rPr>
          <w:rFonts w:asciiTheme="minorHAnsi" w:eastAsia="Times New Roman" w:hAnsiTheme="minorHAnsi"/>
          <w:sz w:val="24"/>
          <w:szCs w:val="24"/>
          <w:lang w:val="en-US" w:eastAsia="pl-PL"/>
        </w:rPr>
        <w:t>, dn. ………………………………….</w:t>
      </w:r>
    </w:p>
    <w:p w14:paraId="49BFA351" w14:textId="77777777" w:rsidR="00D20613" w:rsidRDefault="00D20613" w:rsidP="007C6ECA">
      <w:pPr>
        <w:spacing w:after="0"/>
        <w:jc w:val="center"/>
        <w:rPr>
          <w:rFonts w:asciiTheme="minorHAnsi" w:eastAsia="Times New Roman" w:hAnsiTheme="minorHAnsi"/>
          <w:b/>
          <w:sz w:val="24"/>
          <w:szCs w:val="24"/>
          <w:lang w:val="en-US" w:eastAsia="pl-PL"/>
        </w:rPr>
      </w:pPr>
    </w:p>
    <w:p w14:paraId="62F439C3" w14:textId="6D3BAAF8" w:rsidR="00D20613" w:rsidRDefault="00D20613" w:rsidP="007C6ECA">
      <w:pPr>
        <w:spacing w:after="0"/>
        <w:jc w:val="center"/>
        <w:rPr>
          <w:rFonts w:asciiTheme="minorHAnsi" w:eastAsia="Times New Roman" w:hAnsiTheme="minorHAnsi"/>
          <w:b/>
          <w:sz w:val="24"/>
          <w:szCs w:val="24"/>
          <w:lang w:val="en-US" w:eastAsia="pl-PL"/>
        </w:rPr>
      </w:pPr>
    </w:p>
    <w:p w14:paraId="63FD6683" w14:textId="77777777" w:rsidR="00D20613" w:rsidRPr="002804B9" w:rsidRDefault="00D20613" w:rsidP="007C6ECA">
      <w:pPr>
        <w:spacing w:after="0"/>
        <w:jc w:val="center"/>
        <w:rPr>
          <w:rFonts w:asciiTheme="minorHAnsi" w:eastAsia="Times New Roman" w:hAnsiTheme="minorHAnsi"/>
          <w:b/>
          <w:sz w:val="24"/>
          <w:szCs w:val="24"/>
          <w:lang w:val="en-US" w:eastAsia="pl-PL"/>
        </w:rPr>
      </w:pPr>
    </w:p>
    <w:p w14:paraId="501FD42C" w14:textId="77777777" w:rsidR="007C6ECA" w:rsidRPr="004944FB" w:rsidRDefault="007C6ECA" w:rsidP="007C6ECA">
      <w:pPr>
        <w:spacing w:after="0"/>
        <w:jc w:val="center"/>
        <w:rPr>
          <w:rFonts w:asciiTheme="minorHAnsi" w:eastAsia="Times New Roman" w:hAnsiTheme="minorHAnsi"/>
          <w:b/>
          <w:sz w:val="24"/>
          <w:szCs w:val="24"/>
          <w:lang w:eastAsia="pl-PL"/>
        </w:rPr>
      </w:pPr>
      <w:r w:rsidRPr="004944FB">
        <w:rPr>
          <w:rFonts w:asciiTheme="minorHAnsi" w:eastAsia="Times New Roman" w:hAnsiTheme="minorHAnsi"/>
          <w:b/>
          <w:sz w:val="24"/>
          <w:szCs w:val="24"/>
          <w:lang w:eastAsia="pl-PL"/>
        </w:rPr>
        <w:t xml:space="preserve">WNIOSEK </w:t>
      </w:r>
    </w:p>
    <w:p w14:paraId="701B8242" w14:textId="77777777" w:rsidR="007C6ECA" w:rsidRPr="004944FB" w:rsidRDefault="007C6ECA" w:rsidP="007C6ECA">
      <w:pPr>
        <w:spacing w:after="0"/>
        <w:jc w:val="center"/>
        <w:rPr>
          <w:rFonts w:asciiTheme="minorHAnsi" w:eastAsia="Times New Roman" w:hAnsiTheme="minorHAnsi"/>
          <w:b/>
          <w:sz w:val="24"/>
          <w:szCs w:val="24"/>
          <w:lang w:eastAsia="pl-PL"/>
        </w:rPr>
      </w:pPr>
      <w:r w:rsidRPr="004944FB">
        <w:rPr>
          <w:rFonts w:asciiTheme="minorHAnsi" w:eastAsia="Times New Roman" w:hAnsiTheme="minorHAnsi"/>
          <w:b/>
          <w:sz w:val="24"/>
          <w:szCs w:val="24"/>
          <w:lang w:eastAsia="pl-PL"/>
        </w:rPr>
        <w:t xml:space="preserve">O PRZYZNANIE GRANTU </w:t>
      </w:r>
      <w:r w:rsidR="00703A30" w:rsidRPr="004944FB">
        <w:rPr>
          <w:rFonts w:asciiTheme="minorHAnsi" w:eastAsia="Times New Roman" w:hAnsiTheme="minorHAnsi"/>
          <w:b/>
          <w:sz w:val="24"/>
          <w:szCs w:val="24"/>
          <w:lang w:eastAsia="pl-PL"/>
        </w:rPr>
        <w:t>SZKOLENIOWEGO</w:t>
      </w:r>
      <w:r w:rsidRPr="004944FB">
        <w:rPr>
          <w:rFonts w:asciiTheme="minorHAnsi" w:eastAsia="Times New Roman" w:hAnsiTheme="minorHAnsi"/>
          <w:b/>
          <w:sz w:val="24"/>
          <w:szCs w:val="24"/>
          <w:lang w:eastAsia="pl-PL"/>
        </w:rPr>
        <w:t xml:space="preserve"> </w:t>
      </w:r>
    </w:p>
    <w:p w14:paraId="6A611BDB" w14:textId="30BC6C31" w:rsidR="007C6ECA" w:rsidRPr="004944FB" w:rsidRDefault="00703A30" w:rsidP="00703A30">
      <w:pPr>
        <w:spacing w:after="0"/>
        <w:jc w:val="center"/>
        <w:rPr>
          <w:rFonts w:asciiTheme="minorHAnsi" w:eastAsia="Times New Roman" w:hAnsiTheme="minorHAnsi"/>
          <w:b/>
          <w:sz w:val="24"/>
          <w:szCs w:val="24"/>
          <w:lang w:eastAsia="pl-PL"/>
        </w:rPr>
      </w:pPr>
      <w:r w:rsidRPr="004944FB">
        <w:rPr>
          <w:rFonts w:asciiTheme="minorHAnsi" w:eastAsia="Times New Roman" w:hAnsiTheme="minorHAnsi"/>
          <w:b/>
          <w:sz w:val="24"/>
          <w:szCs w:val="24"/>
          <w:lang w:eastAsia="pl-PL"/>
        </w:rPr>
        <w:t>PRZEZNACZ</w:t>
      </w:r>
      <w:r w:rsidR="004A23C0">
        <w:rPr>
          <w:rFonts w:asciiTheme="minorHAnsi" w:eastAsia="Times New Roman" w:hAnsiTheme="minorHAnsi"/>
          <w:b/>
          <w:sz w:val="24"/>
          <w:szCs w:val="24"/>
          <w:lang w:eastAsia="pl-PL"/>
        </w:rPr>
        <w:t>ONEGO</w:t>
      </w:r>
      <w:r w:rsidRPr="004944FB">
        <w:rPr>
          <w:rFonts w:asciiTheme="minorHAnsi" w:eastAsia="Times New Roman" w:hAnsiTheme="minorHAnsi"/>
          <w:b/>
          <w:sz w:val="24"/>
          <w:szCs w:val="24"/>
          <w:lang w:eastAsia="pl-PL"/>
        </w:rPr>
        <w:t xml:space="preserve"> NA PRZESZKOLENIE </w:t>
      </w:r>
      <w:r w:rsidR="004A23C0">
        <w:rPr>
          <w:rFonts w:asciiTheme="minorHAnsi" w:eastAsia="Times New Roman" w:hAnsiTheme="minorHAnsi"/>
          <w:b/>
          <w:sz w:val="24"/>
          <w:szCs w:val="24"/>
          <w:lang w:eastAsia="pl-PL"/>
        </w:rPr>
        <w:t xml:space="preserve">ZATRUDNIONEJ </w:t>
      </w:r>
      <w:r w:rsidRPr="004944FB">
        <w:rPr>
          <w:rFonts w:asciiTheme="minorHAnsi" w:eastAsia="Times New Roman" w:hAnsiTheme="minorHAnsi"/>
          <w:b/>
          <w:sz w:val="24"/>
          <w:szCs w:val="24"/>
          <w:lang w:eastAsia="pl-PL"/>
        </w:rPr>
        <w:t>OSOBY BEZROBOTNEJ</w:t>
      </w:r>
      <w:r w:rsidR="004A23C0">
        <w:rPr>
          <w:rFonts w:asciiTheme="minorHAnsi" w:eastAsia="Times New Roman" w:hAnsiTheme="minorHAnsi"/>
          <w:b/>
          <w:sz w:val="24"/>
          <w:szCs w:val="24"/>
          <w:lang w:eastAsia="pl-PL"/>
        </w:rPr>
        <w:br/>
        <w:t>W WIEKU DO 30 ROKU ŻYCIA Z GRUPY NEET</w:t>
      </w:r>
    </w:p>
    <w:p w14:paraId="2A768065" w14:textId="77777777" w:rsidR="00D01B51" w:rsidRPr="00703A30" w:rsidRDefault="00D01B51" w:rsidP="00D01B51">
      <w:pPr>
        <w:pBdr>
          <w:bottom w:val="single" w:sz="4" w:space="1" w:color="auto"/>
        </w:pBdr>
        <w:spacing w:after="0"/>
        <w:jc w:val="center"/>
        <w:rPr>
          <w:rFonts w:asciiTheme="minorHAnsi" w:eastAsiaTheme="minorHAnsi" w:hAnsiTheme="minorHAnsi" w:cstheme="minorBidi"/>
          <w:bCs/>
        </w:rPr>
      </w:pPr>
      <w:r w:rsidRPr="004944FB">
        <w:rPr>
          <w:rFonts w:asciiTheme="minorHAnsi" w:eastAsiaTheme="minorHAnsi" w:hAnsiTheme="minorHAnsi" w:cstheme="minorBidi"/>
          <w:b/>
          <w:sz w:val="24"/>
          <w:szCs w:val="24"/>
        </w:rPr>
        <w:t>w ramach projektu pilotażowego pn. ”Od bierności do aktywności”</w:t>
      </w:r>
      <w:r w:rsidRPr="004944FB">
        <w:rPr>
          <w:rFonts w:asciiTheme="minorHAnsi" w:eastAsiaTheme="minorHAnsi" w:hAnsiTheme="minorHAnsi" w:cstheme="minorBidi"/>
          <w:bCs/>
          <w:sz w:val="24"/>
          <w:szCs w:val="24"/>
        </w:rPr>
        <w:t xml:space="preserve"> </w:t>
      </w:r>
      <w:r w:rsidRPr="00703A30">
        <w:rPr>
          <w:rFonts w:asciiTheme="minorHAnsi" w:eastAsiaTheme="minorHAnsi" w:hAnsiTheme="minorHAnsi" w:cstheme="minorBidi"/>
          <w:bCs/>
        </w:rPr>
        <w:br/>
        <w:t xml:space="preserve">- realizowanego ze środków Funduszu Pracy w ramach naboru na realizację projektu </w:t>
      </w:r>
    </w:p>
    <w:p w14:paraId="1F286262" w14:textId="63094868" w:rsidR="00D01B51" w:rsidRDefault="00D01B51" w:rsidP="00D01B51">
      <w:pPr>
        <w:pBdr>
          <w:bottom w:val="single" w:sz="4" w:space="1" w:color="auto"/>
        </w:pBdr>
        <w:spacing w:after="0"/>
        <w:jc w:val="center"/>
        <w:rPr>
          <w:rFonts w:asciiTheme="minorHAnsi" w:eastAsiaTheme="minorHAnsi" w:hAnsiTheme="minorHAnsi" w:cstheme="minorBidi"/>
          <w:bCs/>
        </w:rPr>
      </w:pPr>
      <w:r w:rsidRPr="00703A30">
        <w:rPr>
          <w:rFonts w:asciiTheme="minorHAnsi" w:eastAsiaTheme="minorHAnsi" w:hAnsiTheme="minorHAnsi" w:cstheme="minorBidi"/>
          <w:bCs/>
        </w:rPr>
        <w:t>pn. „Stabilna praca</w:t>
      </w:r>
      <w:r w:rsidR="001C4B77" w:rsidRPr="00703A30">
        <w:rPr>
          <w:rFonts w:asciiTheme="minorHAnsi" w:eastAsiaTheme="minorHAnsi" w:hAnsiTheme="minorHAnsi" w:cstheme="minorBidi"/>
          <w:bCs/>
        </w:rPr>
        <w:t xml:space="preserve"> </w:t>
      </w:r>
      <w:r w:rsidRPr="00703A30">
        <w:rPr>
          <w:rFonts w:asciiTheme="minorHAnsi" w:eastAsiaTheme="minorHAnsi" w:hAnsiTheme="minorHAnsi" w:cstheme="minorBidi"/>
          <w:bCs/>
        </w:rPr>
        <w:t>- silna rodzina”</w:t>
      </w:r>
    </w:p>
    <w:p w14:paraId="762BB8E3" w14:textId="77777777" w:rsidR="00D20613" w:rsidRPr="00703A30" w:rsidRDefault="00D20613" w:rsidP="00D01B51">
      <w:pPr>
        <w:pBdr>
          <w:bottom w:val="single" w:sz="4" w:space="1" w:color="auto"/>
        </w:pBdr>
        <w:spacing w:after="0"/>
        <w:jc w:val="center"/>
        <w:rPr>
          <w:rFonts w:asciiTheme="minorHAnsi" w:eastAsiaTheme="minorHAnsi" w:hAnsiTheme="minorHAnsi" w:cstheme="minorBidi"/>
          <w:bCs/>
        </w:rPr>
      </w:pPr>
    </w:p>
    <w:p w14:paraId="6B530C36" w14:textId="064CC359" w:rsidR="00D01B51" w:rsidRDefault="00D01B51" w:rsidP="00D01B51">
      <w:pPr>
        <w:pBdr>
          <w:bottom w:val="single" w:sz="4" w:space="1" w:color="auto"/>
        </w:pBdr>
        <w:spacing w:after="0"/>
        <w:jc w:val="center"/>
        <w:rPr>
          <w:rFonts w:eastAsia="Times New Roman" w:cs="Calibri"/>
          <w:b/>
          <w:bCs/>
          <w:caps/>
        </w:rPr>
      </w:pPr>
    </w:p>
    <w:p w14:paraId="49EEE7B3" w14:textId="77777777" w:rsidR="00D20613" w:rsidRPr="00D01B51" w:rsidRDefault="00D20613" w:rsidP="00D01B51">
      <w:pPr>
        <w:pBdr>
          <w:bottom w:val="single" w:sz="4" w:space="1" w:color="auto"/>
        </w:pBdr>
        <w:spacing w:after="0"/>
        <w:jc w:val="center"/>
        <w:rPr>
          <w:rFonts w:eastAsia="Times New Roman" w:cs="Calibri"/>
          <w:b/>
          <w:bCs/>
          <w:caps/>
        </w:rPr>
      </w:pPr>
    </w:p>
    <w:tbl>
      <w:tblPr>
        <w:tblStyle w:val="Tabela-Siatka1"/>
        <w:tblW w:w="9814" w:type="dxa"/>
        <w:shd w:val="pct15" w:color="auto" w:fill="auto"/>
        <w:tblLayout w:type="fixed"/>
        <w:tblLook w:val="04A0" w:firstRow="1" w:lastRow="0" w:firstColumn="1" w:lastColumn="0" w:noHBand="0" w:noVBand="1"/>
      </w:tblPr>
      <w:tblGrid>
        <w:gridCol w:w="3430"/>
        <w:gridCol w:w="6384"/>
      </w:tblGrid>
      <w:tr w:rsidR="00D01B51" w:rsidRPr="00D01B51" w14:paraId="1850937E" w14:textId="77777777" w:rsidTr="00487827">
        <w:trPr>
          <w:trHeight w:val="181"/>
        </w:trPr>
        <w:tc>
          <w:tcPr>
            <w:tcW w:w="981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30" w:color="auto" w:fill="auto"/>
            <w:vAlign w:val="center"/>
          </w:tcPr>
          <w:p w14:paraId="6C085FD0" w14:textId="77777777" w:rsidR="00D01B51" w:rsidRPr="00D01B51" w:rsidRDefault="00D01B51" w:rsidP="00D01B51">
            <w:pPr>
              <w:spacing w:after="120" w:line="259" w:lineRule="auto"/>
              <w:jc w:val="center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 w:rsidRPr="00D01B51">
              <w:rPr>
                <w:rFonts w:cs="Calibri"/>
                <w:b/>
                <w:bCs/>
                <w:smallCaps/>
                <w:sz w:val="20"/>
                <w:szCs w:val="20"/>
              </w:rPr>
              <w:t>Część A</w:t>
            </w:r>
          </w:p>
        </w:tc>
      </w:tr>
      <w:tr w:rsidR="00D01B51" w:rsidRPr="00D01B51" w14:paraId="519A2583" w14:textId="77777777" w:rsidTr="00CA46ED">
        <w:trPr>
          <w:trHeight w:val="1226"/>
        </w:trPr>
        <w:tc>
          <w:tcPr>
            <w:tcW w:w="981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371606" w14:textId="77777777" w:rsidR="00D01B51" w:rsidRPr="00D01B51" w:rsidRDefault="00D01B51" w:rsidP="00D01B51">
            <w:pPr>
              <w:spacing w:after="120" w:line="259" w:lineRule="auto"/>
              <w:jc w:val="center"/>
              <w:rPr>
                <w:rFonts w:cs="Calibri"/>
                <w:bCs/>
                <w:smallCaps/>
                <w:sz w:val="20"/>
                <w:szCs w:val="20"/>
              </w:rPr>
            </w:pPr>
          </w:p>
          <w:p w14:paraId="6A54C86E" w14:textId="77777777" w:rsidR="00D01B51" w:rsidRPr="00D01B51" w:rsidRDefault="00D01B51" w:rsidP="00D01B51">
            <w:pPr>
              <w:spacing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42D765E2" w14:textId="77777777" w:rsidTr="00487827">
        <w:trPr>
          <w:trHeight w:val="181"/>
        </w:trPr>
        <w:tc>
          <w:tcPr>
            <w:tcW w:w="981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14:paraId="219DEE9B" w14:textId="77777777" w:rsidR="00D01B51" w:rsidRPr="00D01B51" w:rsidRDefault="00D01B51" w:rsidP="00D01B51">
            <w:pPr>
              <w:spacing w:after="160" w:line="259" w:lineRule="auto"/>
              <w:jc w:val="center"/>
              <w:rPr>
                <w:rFonts w:cs="Calibri"/>
                <w:i/>
                <w:sz w:val="20"/>
                <w:szCs w:val="20"/>
              </w:rPr>
            </w:pPr>
            <w:r w:rsidRPr="00D01B51">
              <w:rPr>
                <w:rFonts w:cs="Calibri"/>
                <w:i/>
                <w:sz w:val="20"/>
                <w:szCs w:val="20"/>
              </w:rPr>
              <w:t>(pełna nazwa przedsiębiorcy zgodnie z wpisem CEIDG)</w:t>
            </w:r>
          </w:p>
        </w:tc>
      </w:tr>
      <w:tr w:rsidR="00D01B51" w:rsidRPr="00D01B51" w14:paraId="715AFC33" w14:textId="77777777" w:rsidTr="00487827">
        <w:trPr>
          <w:trHeight w:val="181"/>
        </w:trPr>
        <w:tc>
          <w:tcPr>
            <w:tcW w:w="98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6C6412" w14:textId="77777777" w:rsidR="00D01B51" w:rsidRDefault="00D01B51" w:rsidP="00D01B51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4547DFA1" w14:textId="77777777" w:rsidR="004F41EE" w:rsidRPr="00D01B51" w:rsidRDefault="004F41EE" w:rsidP="00D01B51">
            <w:pPr>
              <w:spacing w:before="240" w:after="120" w:line="259" w:lineRule="auto"/>
              <w:jc w:val="center"/>
              <w:rPr>
                <w:rFonts w:cs="Calibri"/>
                <w:b/>
                <w:bCs/>
                <w:i/>
                <w:smallCaps/>
                <w:sz w:val="20"/>
                <w:szCs w:val="20"/>
              </w:rPr>
            </w:pPr>
          </w:p>
        </w:tc>
      </w:tr>
      <w:tr w:rsidR="00D01B51" w:rsidRPr="00D01B51" w14:paraId="32D8438B" w14:textId="77777777" w:rsidTr="00487827">
        <w:trPr>
          <w:trHeight w:val="181"/>
        </w:trPr>
        <w:tc>
          <w:tcPr>
            <w:tcW w:w="98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14:paraId="4A8A3321" w14:textId="77777777" w:rsidR="00D01B51" w:rsidRPr="00D01B51" w:rsidRDefault="00D01B51" w:rsidP="00D01B51">
            <w:pPr>
              <w:spacing w:after="160" w:line="259" w:lineRule="auto"/>
              <w:jc w:val="center"/>
              <w:rPr>
                <w:rFonts w:cs="Calibri"/>
                <w:b/>
                <w:bCs/>
                <w:i/>
                <w:smallCaps/>
                <w:sz w:val="20"/>
                <w:szCs w:val="20"/>
              </w:rPr>
            </w:pPr>
            <w:r w:rsidRPr="00D01B51">
              <w:rPr>
                <w:rFonts w:cs="Calibri"/>
                <w:i/>
                <w:sz w:val="20"/>
                <w:szCs w:val="20"/>
              </w:rPr>
              <w:t>(adres – miejsce prowadzenia działalności gospodarczej)</w:t>
            </w:r>
          </w:p>
        </w:tc>
      </w:tr>
      <w:tr w:rsidR="00D01B51" w:rsidRPr="00D01B51" w14:paraId="69089060" w14:textId="77777777" w:rsidTr="00D72418">
        <w:trPr>
          <w:trHeight w:val="680"/>
        </w:trPr>
        <w:tc>
          <w:tcPr>
            <w:tcW w:w="3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DA3FB12" w14:textId="77777777" w:rsidR="00D01B51" w:rsidRPr="00031299" w:rsidRDefault="00D01B51" w:rsidP="00854620">
            <w:pPr>
              <w:spacing w:after="120" w:line="259" w:lineRule="auto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 w:rsidRPr="00031299">
              <w:rPr>
                <w:rFonts w:cs="Calibri"/>
                <w:smallCaps/>
                <w:sz w:val="20"/>
                <w:szCs w:val="20"/>
              </w:rPr>
              <w:t>Numer identyfikacji podatkowej (NIP)</w:t>
            </w:r>
          </w:p>
        </w:tc>
        <w:tc>
          <w:tcPr>
            <w:tcW w:w="6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3B7A3" w14:textId="77777777" w:rsidR="00D01B51" w:rsidRPr="007D3E20" w:rsidRDefault="00D01B51" w:rsidP="00D01B51">
            <w:pPr>
              <w:spacing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49DA3F70" w14:textId="77777777" w:rsidTr="00D72418">
        <w:trPr>
          <w:trHeight w:val="680"/>
        </w:trPr>
        <w:tc>
          <w:tcPr>
            <w:tcW w:w="3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979A81" w14:textId="77777777" w:rsidR="00D01B51" w:rsidRPr="00031299" w:rsidRDefault="00D01B51" w:rsidP="00854620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 w:rsidRPr="00031299">
              <w:rPr>
                <w:rFonts w:cs="Calibri"/>
                <w:smallCaps/>
                <w:sz w:val="20"/>
                <w:szCs w:val="20"/>
              </w:rPr>
              <w:t>Numer identyfikacyjny REGON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0F025B" w14:textId="77777777" w:rsidR="00D01B51" w:rsidRPr="007D3E20" w:rsidRDefault="00D01B51" w:rsidP="00D01B51">
            <w:pPr>
              <w:spacing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41E1B535" w14:textId="77777777" w:rsidTr="00D72418">
        <w:trPr>
          <w:trHeight w:val="680"/>
        </w:trPr>
        <w:tc>
          <w:tcPr>
            <w:tcW w:w="3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4C0987C" w14:textId="77777777" w:rsidR="00D01B51" w:rsidRPr="00031299" w:rsidRDefault="002804B9" w:rsidP="00854620">
            <w:pPr>
              <w:spacing w:after="160" w:line="259" w:lineRule="auto"/>
              <w:rPr>
                <w:rFonts w:cs="Calibri"/>
                <w:smallCaps/>
                <w:sz w:val="20"/>
                <w:szCs w:val="20"/>
              </w:rPr>
            </w:pPr>
            <w:r w:rsidRPr="00031299">
              <w:rPr>
                <w:rFonts w:cs="Calibri"/>
                <w:smallCaps/>
                <w:sz w:val="20"/>
                <w:szCs w:val="20"/>
              </w:rPr>
              <w:t>Osoba uprawniona do podpisania umowy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A69CFE" w14:textId="77777777" w:rsidR="00D01B51" w:rsidRPr="007D3E20" w:rsidRDefault="00D01B51" w:rsidP="00D01B51">
            <w:pPr>
              <w:spacing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C0A23" w:rsidRPr="00D01B51" w14:paraId="2805AA19" w14:textId="77777777" w:rsidTr="00D72418">
        <w:trPr>
          <w:trHeight w:val="680"/>
        </w:trPr>
        <w:tc>
          <w:tcPr>
            <w:tcW w:w="3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AF192B1" w14:textId="77777777" w:rsidR="00DC0A23" w:rsidRPr="00031299" w:rsidRDefault="00DC0A23" w:rsidP="00854620">
            <w:pPr>
              <w:spacing w:after="160" w:line="259" w:lineRule="auto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Osoba do kontaktu z pup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953B02" w14:textId="77777777" w:rsidR="00DC0A23" w:rsidRPr="007D3E20" w:rsidRDefault="00DC0A23" w:rsidP="00D01B51">
            <w:pPr>
              <w:spacing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0399B0E3" w14:textId="77777777" w:rsidTr="00D72418">
        <w:tblPrEx>
          <w:shd w:val="clear" w:color="auto" w:fill="auto"/>
        </w:tblPrEx>
        <w:trPr>
          <w:trHeight w:val="680"/>
        </w:trPr>
        <w:tc>
          <w:tcPr>
            <w:tcW w:w="3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C5B49FC" w14:textId="4F9BE2EA" w:rsidR="00D01B51" w:rsidRPr="00031299" w:rsidRDefault="007D3E20" w:rsidP="00854620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Telefon kontaktowy</w:t>
            </w:r>
          </w:p>
        </w:tc>
        <w:tc>
          <w:tcPr>
            <w:tcW w:w="63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323EA2" w14:textId="77777777" w:rsidR="00D01B51" w:rsidRPr="007D3E20" w:rsidRDefault="00D01B51" w:rsidP="00D01B51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62D560A2" w14:textId="77777777" w:rsidTr="00D72418">
        <w:tblPrEx>
          <w:shd w:val="clear" w:color="auto" w:fill="auto"/>
        </w:tblPrEx>
        <w:trPr>
          <w:trHeight w:val="680"/>
        </w:trPr>
        <w:tc>
          <w:tcPr>
            <w:tcW w:w="34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14:paraId="3A239463" w14:textId="77777777" w:rsidR="00D01B51" w:rsidRPr="00031299" w:rsidRDefault="00031299" w:rsidP="00854620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 w:rsidRPr="00031299">
              <w:rPr>
                <w:rFonts w:cs="Calibri"/>
                <w:smallCaps/>
                <w:sz w:val="20"/>
                <w:szCs w:val="20"/>
              </w:rPr>
              <w:t>Adres e-mail</w:t>
            </w:r>
          </w:p>
        </w:tc>
        <w:tc>
          <w:tcPr>
            <w:tcW w:w="638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005BFB" w14:textId="77777777" w:rsidR="00D01B51" w:rsidRPr="007D3E20" w:rsidRDefault="00D01B51" w:rsidP="00D01B51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</w:tbl>
    <w:p w14:paraId="7A0E0117" w14:textId="77777777" w:rsidR="00D20613" w:rsidRDefault="00D20613" w:rsidP="00BE09AC">
      <w:pPr>
        <w:tabs>
          <w:tab w:val="left" w:pos="4536"/>
          <w:tab w:val="right" w:pos="5529"/>
        </w:tabs>
        <w:spacing w:after="0"/>
        <w:rPr>
          <w:rFonts w:eastAsia="Times New Roman" w:cs="Calibri"/>
          <w:sz w:val="20"/>
          <w:szCs w:val="20"/>
        </w:rPr>
      </w:pPr>
    </w:p>
    <w:p w14:paraId="5F5489B6" w14:textId="4933E242" w:rsidR="00D84032" w:rsidRDefault="00D84032" w:rsidP="00487827">
      <w:pPr>
        <w:tabs>
          <w:tab w:val="left" w:pos="4536"/>
          <w:tab w:val="right" w:pos="5529"/>
        </w:tabs>
        <w:spacing w:after="0"/>
        <w:ind w:left="4536" w:hanging="4536"/>
        <w:rPr>
          <w:rFonts w:eastAsia="Times New Roman" w:cs="Calibri"/>
          <w:sz w:val="20"/>
          <w:szCs w:val="20"/>
        </w:rPr>
      </w:pPr>
    </w:p>
    <w:tbl>
      <w:tblPr>
        <w:tblStyle w:val="Tabela-Siatka1"/>
        <w:tblpPr w:leftFromText="141" w:rightFromText="141" w:horzAnchor="margin" w:tblpY="555"/>
        <w:tblW w:w="9814" w:type="dxa"/>
        <w:shd w:val="pct15" w:color="auto" w:fill="auto"/>
        <w:tblLayout w:type="fixed"/>
        <w:tblLook w:val="04A0" w:firstRow="1" w:lastRow="0" w:firstColumn="1" w:lastColumn="0" w:noHBand="0" w:noVBand="1"/>
      </w:tblPr>
      <w:tblGrid>
        <w:gridCol w:w="545"/>
        <w:gridCol w:w="2885"/>
        <w:gridCol w:w="1149"/>
        <w:gridCol w:w="4260"/>
        <w:gridCol w:w="975"/>
      </w:tblGrid>
      <w:tr w:rsidR="00D20613" w:rsidRPr="00D01B51" w14:paraId="268D4147" w14:textId="77777777" w:rsidTr="003012B4">
        <w:trPr>
          <w:trHeight w:val="181"/>
        </w:trPr>
        <w:tc>
          <w:tcPr>
            <w:tcW w:w="981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30" w:color="auto" w:fill="auto"/>
            <w:vAlign w:val="center"/>
          </w:tcPr>
          <w:p w14:paraId="5F785622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 w:rsidRPr="00D01B51">
              <w:rPr>
                <w:rFonts w:cs="Calibri"/>
                <w:b/>
                <w:bCs/>
                <w:smallCaps/>
                <w:sz w:val="20"/>
                <w:szCs w:val="20"/>
              </w:rPr>
              <w:lastRenderedPageBreak/>
              <w:t>Część B</w:t>
            </w:r>
          </w:p>
        </w:tc>
      </w:tr>
      <w:tr w:rsidR="00D20613" w:rsidRPr="00D01B51" w14:paraId="58EFE2C9" w14:textId="77777777" w:rsidTr="003012B4">
        <w:trPr>
          <w:trHeight w:val="680"/>
        </w:trPr>
        <w:tc>
          <w:tcPr>
            <w:tcW w:w="343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40DFBFD" w14:textId="77777777" w:rsidR="00D20613" w:rsidRPr="00405B44" w:rsidRDefault="00D20613" w:rsidP="003012B4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oferowane stanowisko pracy</w:t>
            </w:r>
          </w:p>
        </w:tc>
        <w:tc>
          <w:tcPr>
            <w:tcW w:w="638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88DF6A" w14:textId="77777777" w:rsidR="00D20613" w:rsidRPr="00D01B51" w:rsidRDefault="00D20613" w:rsidP="003012B4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20613" w:rsidRPr="00D01B51" w14:paraId="5AB4B03F" w14:textId="77777777" w:rsidTr="003012B4">
        <w:trPr>
          <w:trHeight w:val="1134"/>
        </w:trPr>
        <w:tc>
          <w:tcPr>
            <w:tcW w:w="34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5DC2DD6" w14:textId="524986F9" w:rsidR="00D20613" w:rsidRPr="00405B44" w:rsidRDefault="00D20613" w:rsidP="003012B4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 xml:space="preserve">obowiązki pracownika </w:t>
            </w:r>
            <w:r w:rsidR="00C65C2B">
              <w:rPr>
                <w:rFonts w:cs="Calibri"/>
                <w:smallCaps/>
                <w:sz w:val="20"/>
                <w:szCs w:val="20"/>
              </w:rPr>
              <w:br/>
            </w:r>
            <w:r>
              <w:rPr>
                <w:rFonts w:cs="Calibri"/>
                <w:smallCaps/>
                <w:sz w:val="20"/>
                <w:szCs w:val="20"/>
              </w:rPr>
              <w:t>na oferowanym stanowisku pracy</w:t>
            </w:r>
          </w:p>
        </w:tc>
        <w:tc>
          <w:tcPr>
            <w:tcW w:w="6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D72509" w14:textId="77777777" w:rsidR="00D20613" w:rsidRPr="00D01B51" w:rsidRDefault="00D20613" w:rsidP="003012B4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20613" w:rsidRPr="00D01B51" w14:paraId="538F7AE3" w14:textId="77777777" w:rsidTr="003012B4">
        <w:trPr>
          <w:trHeight w:val="1134"/>
        </w:trPr>
        <w:tc>
          <w:tcPr>
            <w:tcW w:w="34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0DA42F7" w14:textId="5E070D28" w:rsidR="00D20613" w:rsidRPr="00405B44" w:rsidRDefault="00E5037C" w:rsidP="003012B4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Wymagane kwalifikacje lub uprawnienia niezbędne na oferowanym stanowisku pracy</w:t>
            </w:r>
          </w:p>
        </w:tc>
        <w:tc>
          <w:tcPr>
            <w:tcW w:w="6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47F505" w14:textId="77777777" w:rsidR="00D20613" w:rsidRPr="00D01B51" w:rsidRDefault="00D20613" w:rsidP="003012B4">
            <w:pPr>
              <w:spacing w:before="240" w:after="120" w:line="259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3012B4" w:rsidRPr="00D01B51" w14:paraId="53C78658" w14:textId="77777777" w:rsidTr="003012B4">
        <w:trPr>
          <w:trHeight w:val="692"/>
        </w:trPr>
        <w:tc>
          <w:tcPr>
            <w:tcW w:w="34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ED87D69" w14:textId="3AAA5B2D" w:rsidR="003012B4" w:rsidRDefault="003012B4" w:rsidP="003012B4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proponowany okres zatrudnienia</w:t>
            </w:r>
          </w:p>
        </w:tc>
        <w:tc>
          <w:tcPr>
            <w:tcW w:w="6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500B20" w14:textId="77777777" w:rsidR="003012B4" w:rsidRPr="00D01B51" w:rsidRDefault="003012B4" w:rsidP="003012B4">
            <w:pPr>
              <w:spacing w:before="240" w:after="120" w:line="259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20613" w14:paraId="16750236" w14:textId="77777777" w:rsidTr="003012B4">
        <w:trPr>
          <w:trHeight w:val="373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7B235B5D" w14:textId="77777777" w:rsidR="00D20613" w:rsidRDefault="00D20613" w:rsidP="003012B4">
            <w:pPr>
              <w:jc w:val="center"/>
            </w:pPr>
            <w:r w:rsidRPr="0067755D">
              <w:rPr>
                <w:rFonts w:cs="Calibri"/>
                <w:b/>
                <w:bCs/>
                <w:smallCaps/>
                <w:sz w:val="20"/>
                <w:szCs w:val="20"/>
              </w:rPr>
              <w:t>Część C</w:t>
            </w:r>
          </w:p>
        </w:tc>
      </w:tr>
      <w:tr w:rsidR="00D20613" w:rsidRPr="00D01B51" w14:paraId="1E912B0B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62"/>
        </w:trPr>
        <w:tc>
          <w:tcPr>
            <w:tcW w:w="4579" w:type="dxa"/>
            <w:gridSpan w:val="3"/>
            <w:tcBorders>
              <w:top w:val="single" w:sz="12" w:space="0" w:color="auto"/>
              <w:bottom w:val="single" w:sz="4" w:space="0" w:color="auto"/>
              <w:right w:val="nil"/>
            </w:tcBorders>
            <w:shd w:val="pct15" w:color="auto" w:fill="FFFFFF"/>
            <w:vAlign w:val="center"/>
          </w:tcPr>
          <w:p w14:paraId="21E29C2C" w14:textId="77777777" w:rsidR="00D20613" w:rsidRPr="00D01B51" w:rsidRDefault="00D20613" w:rsidP="003012B4">
            <w:pPr>
              <w:spacing w:before="120" w:after="120" w:line="259" w:lineRule="auto"/>
              <w:rPr>
                <w:rFonts w:cs="Calibri"/>
                <w:b/>
                <w:i/>
                <w:smallCaps/>
                <w:sz w:val="20"/>
                <w:szCs w:val="20"/>
              </w:rPr>
            </w:pPr>
            <w:r w:rsidRPr="00D01B51">
              <w:rPr>
                <w:rFonts w:cs="Calibri"/>
                <w:b/>
                <w:bCs/>
                <w:smallCaps/>
                <w:sz w:val="20"/>
                <w:szCs w:val="20"/>
              </w:rPr>
              <w:t>Do wniosku dołączam:</w:t>
            </w:r>
          </w:p>
        </w:tc>
        <w:tc>
          <w:tcPr>
            <w:tcW w:w="523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</w:tcBorders>
            <w:shd w:val="pct15" w:color="auto" w:fill="FFFFFF"/>
            <w:vAlign w:val="center"/>
          </w:tcPr>
          <w:p w14:paraId="0D8E1390" w14:textId="77777777" w:rsidR="00D20613" w:rsidRPr="00D01B51" w:rsidRDefault="00D20613" w:rsidP="003012B4">
            <w:pPr>
              <w:spacing w:before="120" w:after="120" w:line="259" w:lineRule="auto"/>
              <w:jc w:val="right"/>
              <w:rPr>
                <w:rFonts w:cs="Calibri"/>
                <w:i/>
                <w:color w:val="FF0000"/>
                <w:sz w:val="20"/>
                <w:szCs w:val="20"/>
              </w:rPr>
            </w:pPr>
            <w:r w:rsidRPr="00D01B51">
              <w:rPr>
                <w:rFonts w:cs="Calibri"/>
                <w:i/>
                <w:sz w:val="20"/>
                <w:szCs w:val="20"/>
              </w:rPr>
              <w:t>(proszę zaznaczyć odpowiednią kratkę)</w:t>
            </w:r>
          </w:p>
        </w:tc>
      </w:tr>
      <w:tr w:rsidR="00D20613" w:rsidRPr="00D01B51" w14:paraId="6184B729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84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422D1385" w14:textId="77777777" w:rsidR="00D20613" w:rsidRPr="00405B44" w:rsidRDefault="00D20613" w:rsidP="003012B4">
            <w:pPr>
              <w:spacing w:after="120" w:line="259" w:lineRule="auto"/>
              <w:jc w:val="center"/>
              <w:rPr>
                <w:rFonts w:cs="Calibri"/>
                <w:smallCaps/>
                <w:sz w:val="20"/>
                <w:szCs w:val="20"/>
              </w:rPr>
            </w:pPr>
            <w:r w:rsidRPr="00405B44">
              <w:rPr>
                <w:rFonts w:cs="Calibri"/>
                <w:smallCaps/>
                <w:sz w:val="20"/>
                <w:szCs w:val="20"/>
              </w:rPr>
              <w:t>1</w:t>
            </w:r>
          </w:p>
        </w:tc>
        <w:tc>
          <w:tcPr>
            <w:tcW w:w="82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5652BCF1" w14:textId="18F9BC28" w:rsidR="00D20613" w:rsidRPr="00405B44" w:rsidRDefault="00D20613" w:rsidP="003012B4">
            <w:pPr>
              <w:spacing w:after="120" w:line="259" w:lineRule="auto"/>
              <w:jc w:val="both"/>
              <w:rPr>
                <w:rFonts w:cs="Calibri"/>
                <w:smallCaps/>
                <w:sz w:val="20"/>
                <w:szCs w:val="20"/>
              </w:rPr>
            </w:pPr>
            <w:r w:rsidRPr="00405B44">
              <w:rPr>
                <w:rFonts w:cs="Calibri"/>
                <w:smallCaps/>
                <w:sz w:val="20"/>
                <w:szCs w:val="20"/>
              </w:rPr>
              <w:t>Formularz informacji przedstawianych przy ubieganiu się o pomoc de minimis</w:t>
            </w:r>
            <w:r w:rsidR="00C65C2B">
              <w:rPr>
                <w:rFonts w:cs="Calibri"/>
                <w:smallCaps/>
                <w:sz w:val="20"/>
                <w:szCs w:val="20"/>
              </w:rPr>
              <w:t xml:space="preserve"> (załącznik nr 1)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274B68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D20613" w:rsidRPr="00D01B51" w14:paraId="1EE8BF93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84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3B738CB1" w14:textId="77777777" w:rsidR="00D20613" w:rsidRPr="00405B44" w:rsidRDefault="00D20613" w:rsidP="003012B4">
            <w:pPr>
              <w:spacing w:after="120" w:line="259" w:lineRule="auto"/>
              <w:jc w:val="center"/>
              <w:rPr>
                <w:rFonts w:cs="Calibri"/>
                <w:smallCaps/>
                <w:sz w:val="20"/>
                <w:szCs w:val="20"/>
              </w:rPr>
            </w:pPr>
            <w:r w:rsidRPr="00405B44">
              <w:rPr>
                <w:rFonts w:cs="Calibri"/>
                <w:smallCaps/>
                <w:sz w:val="20"/>
                <w:szCs w:val="20"/>
              </w:rPr>
              <w:t>2</w:t>
            </w:r>
          </w:p>
        </w:tc>
        <w:tc>
          <w:tcPr>
            <w:tcW w:w="82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5AE9323F" w14:textId="6667B04A" w:rsidR="00D20613" w:rsidRPr="00405B44" w:rsidRDefault="00104312" w:rsidP="003012B4">
            <w:pPr>
              <w:spacing w:after="120" w:line="259" w:lineRule="auto"/>
              <w:jc w:val="both"/>
              <w:rPr>
                <w:rFonts w:cs="Calibri"/>
                <w:smallCaps/>
                <w:sz w:val="20"/>
                <w:szCs w:val="20"/>
              </w:rPr>
            </w:pPr>
            <w:r w:rsidRPr="00104312">
              <w:rPr>
                <w:rFonts w:cs="Calibri"/>
                <w:smallCaps/>
                <w:sz w:val="20"/>
                <w:szCs w:val="20"/>
              </w:rPr>
              <w:t xml:space="preserve">Oświadczenie o wielkości uzyskanej i przeznaczeniu pomocy de minimis </w:t>
            </w:r>
            <w:r w:rsidR="00C65C2B">
              <w:rPr>
                <w:rFonts w:cs="Calibri"/>
                <w:smallCaps/>
                <w:sz w:val="20"/>
                <w:szCs w:val="20"/>
              </w:rPr>
              <w:t>(załącznik nr 2)</w:t>
            </w:r>
          </w:p>
        </w:tc>
        <w:tc>
          <w:tcPr>
            <w:tcW w:w="975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993D2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sz w:val="20"/>
                <w:szCs w:val="20"/>
              </w:rPr>
            </w:pPr>
          </w:p>
        </w:tc>
      </w:tr>
      <w:tr w:rsidR="00D20613" w:rsidRPr="00D01B51" w14:paraId="05781360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84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620A2D89" w14:textId="77777777" w:rsidR="00D20613" w:rsidRPr="00405B44" w:rsidRDefault="00D20613" w:rsidP="003012B4">
            <w:pPr>
              <w:spacing w:after="120" w:line="259" w:lineRule="auto"/>
              <w:jc w:val="center"/>
              <w:rPr>
                <w:rFonts w:cs="Calibri"/>
                <w:smallCaps/>
                <w:sz w:val="20"/>
                <w:szCs w:val="20"/>
              </w:rPr>
            </w:pPr>
            <w:r w:rsidRPr="00405B44">
              <w:rPr>
                <w:rFonts w:cs="Calibri"/>
                <w:smallCaps/>
                <w:sz w:val="20"/>
                <w:szCs w:val="20"/>
              </w:rPr>
              <w:t>3</w:t>
            </w:r>
          </w:p>
        </w:tc>
        <w:tc>
          <w:tcPr>
            <w:tcW w:w="82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3B81D762" w14:textId="3F5245B8" w:rsidR="00D20613" w:rsidRPr="00405B44" w:rsidRDefault="00D20613" w:rsidP="003012B4">
            <w:pPr>
              <w:spacing w:after="120" w:line="259" w:lineRule="auto"/>
              <w:jc w:val="both"/>
              <w:rPr>
                <w:rFonts w:cs="Calibri"/>
                <w:smallCaps/>
                <w:sz w:val="20"/>
                <w:szCs w:val="20"/>
              </w:rPr>
            </w:pPr>
            <w:r w:rsidRPr="00405B44">
              <w:rPr>
                <w:rFonts w:cs="Calibri"/>
                <w:smallCaps/>
                <w:sz w:val="20"/>
                <w:szCs w:val="20"/>
              </w:rPr>
              <w:t>Zgłoszenie oferty pracy</w:t>
            </w:r>
            <w:r w:rsidR="00C65C2B">
              <w:rPr>
                <w:rFonts w:cs="Calibri"/>
                <w:smallCaps/>
                <w:sz w:val="20"/>
                <w:szCs w:val="20"/>
              </w:rPr>
              <w:t xml:space="preserve"> (załącznik nr 3)</w:t>
            </w:r>
          </w:p>
        </w:tc>
        <w:tc>
          <w:tcPr>
            <w:tcW w:w="975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3092AE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sz w:val="20"/>
                <w:szCs w:val="20"/>
              </w:rPr>
            </w:pPr>
          </w:p>
        </w:tc>
      </w:tr>
      <w:tr w:rsidR="00D20613" w:rsidRPr="00D01B51" w14:paraId="680FB5CE" w14:textId="77777777" w:rsidTr="003012B4">
        <w:trPr>
          <w:trHeight w:val="289"/>
        </w:trPr>
        <w:tc>
          <w:tcPr>
            <w:tcW w:w="9814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30" w:color="auto" w:fill="auto"/>
            <w:vAlign w:val="center"/>
          </w:tcPr>
          <w:p w14:paraId="2C4EDA0B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>
              <w:rPr>
                <w:rFonts w:cs="Calibri"/>
                <w:b/>
                <w:bCs/>
                <w:smallCaps/>
                <w:sz w:val="20"/>
                <w:szCs w:val="20"/>
              </w:rPr>
              <w:t>Część D</w:t>
            </w:r>
          </w:p>
        </w:tc>
      </w:tr>
      <w:tr w:rsidR="00D20613" w:rsidRPr="00D01B51" w14:paraId="51B0181A" w14:textId="77777777" w:rsidTr="003012B4">
        <w:trPr>
          <w:trHeight w:val="152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5" w:color="auto" w:fill="FFFFFF"/>
            <w:vAlign w:val="center"/>
          </w:tcPr>
          <w:p w14:paraId="3DBE898F" w14:textId="77777777" w:rsidR="00D20613" w:rsidRPr="00D01B51" w:rsidRDefault="00D20613" w:rsidP="003012B4">
            <w:pPr>
              <w:spacing w:after="120" w:line="259" w:lineRule="auto"/>
              <w:jc w:val="both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 w:rsidRPr="00D01B51">
              <w:rPr>
                <w:rFonts w:cs="Calibri"/>
                <w:b/>
                <w:i/>
                <w:iCs/>
                <w:sz w:val="20"/>
                <w:szCs w:val="20"/>
              </w:rPr>
              <w:t>Oświadczam</w:t>
            </w:r>
            <w:r w:rsidRPr="00D01B51">
              <w:rPr>
                <w:rFonts w:cs="Calibri"/>
                <w:b/>
                <w:sz w:val="20"/>
                <w:szCs w:val="20"/>
              </w:rPr>
              <w:t>, że</w:t>
            </w:r>
            <w:r w:rsidRPr="00D01B51">
              <w:rPr>
                <w:rFonts w:cs="Calibri"/>
                <w:b/>
                <w:smallCaps/>
                <w:sz w:val="20"/>
                <w:szCs w:val="20"/>
              </w:rPr>
              <w:t>:</w:t>
            </w:r>
          </w:p>
        </w:tc>
      </w:tr>
      <w:tr w:rsidR="00D20613" w:rsidRPr="00D01B51" w14:paraId="6D1C9A29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6B997F86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1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7ABE2EF6" w14:textId="77777777" w:rsidR="00D20613" w:rsidRPr="00D01B51" w:rsidRDefault="00D20613" w:rsidP="003012B4">
            <w:pPr>
              <w:spacing w:after="160" w:line="259" w:lineRule="auto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z w:val="18"/>
                <w:szCs w:val="18"/>
              </w:rPr>
              <w:t>prowadzę działalność gospodarczą na dzień złożenia wniosku</w:t>
            </w:r>
          </w:p>
        </w:tc>
      </w:tr>
      <w:tr w:rsidR="00D20613" w:rsidRPr="00D01B51" w14:paraId="54E10921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7D530E67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2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765C7AD4" w14:textId="77777777" w:rsidR="00D20613" w:rsidRPr="00D01B51" w:rsidRDefault="00D20613" w:rsidP="003012B4">
            <w:pPr>
              <w:spacing w:after="160" w:line="259" w:lineRule="auto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z w:val="18"/>
                <w:szCs w:val="18"/>
              </w:rPr>
              <w:t>nie zostałem/zostałem skazany w okresie 365 dni przed dniem zgłoszenia oferty prawomocnym wyrokiem za naruszenie praw pracowniczych lub nie zostałem/zostałem objęty postępowaniem wyjaśniającym w tej sprawie</w:t>
            </w:r>
          </w:p>
        </w:tc>
      </w:tr>
      <w:tr w:rsidR="00D20613" w:rsidRPr="00D01B51" w14:paraId="1E19F378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58282967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3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17C93C45" w14:textId="77777777" w:rsidR="00D20613" w:rsidRPr="00D01B51" w:rsidRDefault="00D20613" w:rsidP="003012B4">
            <w:pPr>
              <w:spacing w:after="160" w:line="259" w:lineRule="auto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z w:val="18"/>
                <w:szCs w:val="18"/>
              </w:rPr>
              <w:t>nie zalegam/zalegam w dniu złożenia wniosku z zapłatą wynagrodzeń pracownikom, należnych składek na ubezpieczenie społeczne, ubezpieczenie zdrowotne, Fundusz Pracy, Fundusz Gwarantowanych Świadczeń Pracowniczych</w:t>
            </w:r>
          </w:p>
        </w:tc>
      </w:tr>
      <w:tr w:rsidR="00D20613" w:rsidRPr="00D01B51" w14:paraId="6DECF295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649DF23F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4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1A6348CF" w14:textId="77777777" w:rsidR="00D20613" w:rsidRPr="00D01B51" w:rsidRDefault="00D20613" w:rsidP="003012B4">
            <w:pPr>
              <w:spacing w:after="160" w:line="259" w:lineRule="auto"/>
              <w:jc w:val="both"/>
              <w:rPr>
                <w:i/>
                <w:iC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z w:val="18"/>
                <w:szCs w:val="18"/>
              </w:rPr>
              <w:t>nie toczy się/toczy się w moim stosunku postępowanie upadłościowe i nie został/został zgłoszony wniosek o likwidację</w:t>
            </w:r>
          </w:p>
        </w:tc>
      </w:tr>
      <w:tr w:rsidR="00D20613" w:rsidRPr="00D01B51" w14:paraId="6A2D874F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552"/>
        </w:trPr>
        <w:tc>
          <w:tcPr>
            <w:tcW w:w="545" w:type="dxa"/>
            <w:shd w:val="pct15" w:color="auto" w:fill="FFFFFF"/>
            <w:vAlign w:val="center"/>
          </w:tcPr>
          <w:p w14:paraId="36231F9D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5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7C8089A5" w14:textId="77777777" w:rsidR="00D20613" w:rsidRPr="00D01B51" w:rsidRDefault="00D20613" w:rsidP="003012B4">
            <w:pPr>
              <w:spacing w:after="160" w:line="259" w:lineRule="auto"/>
              <w:jc w:val="both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nie zalegam w uregulowaniu zobowiązań podatkowych, składek na ubezpieczenia społeczne, ubezpieczenie zdrowotne, Fundusz Pracy </w:t>
            </w:r>
          </w:p>
        </w:tc>
      </w:tr>
      <w:tr w:rsidR="00D20613" w:rsidRPr="00D01B51" w14:paraId="6362C593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6FACD204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6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5401C802" w14:textId="77777777" w:rsidR="00D20613" w:rsidRPr="00D01B51" w:rsidRDefault="00D20613" w:rsidP="003012B4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>zobowiązuję się do  udziału w badaniu ewaluacyjnym przeprowadzonym po zakończeniu realizacji pilotażu, przez firmę zewnętrzną, wybraną w procedurze PZP</w:t>
            </w:r>
          </w:p>
        </w:tc>
      </w:tr>
      <w:tr w:rsidR="00C75ECC" w:rsidRPr="00D01B51" w14:paraId="13F66EA3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3280C0BF" w14:textId="77777777" w:rsidR="00C75ECC" w:rsidRPr="00D01B51" w:rsidRDefault="00C75ECC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7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106F2BF7" w14:textId="77777777" w:rsidR="00C75ECC" w:rsidRPr="00D01B51" w:rsidRDefault="00C75ECC" w:rsidP="003012B4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znana jest mi treść i spełniam warunki określone w rozporządzeniu Komisji (UE) Nr 1407/2013 z dnia 18 grudnia 2013 r.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D01B51">
              <w:rPr>
                <w:i/>
                <w:iCs/>
                <w:sz w:val="18"/>
                <w:szCs w:val="18"/>
              </w:rPr>
              <w:t>w sprawie stosowania art. 107 i 108 Traktatu o funkcjonowaniu Unii Europejskiej do pomocy de  minimis (D</w:t>
            </w:r>
            <w:r>
              <w:rPr>
                <w:i/>
                <w:iCs/>
                <w:sz w:val="18"/>
                <w:szCs w:val="18"/>
              </w:rPr>
              <w:t>Z.U.EU.L.2013.352.1 ze zm.)</w:t>
            </w:r>
          </w:p>
        </w:tc>
      </w:tr>
      <w:tr w:rsidR="00D20613" w:rsidRPr="00D01B51" w14:paraId="64DDC18C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21A6AE65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8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127D1D67" w14:textId="77777777" w:rsidR="00D20613" w:rsidRPr="00D01B51" w:rsidRDefault="00D20613" w:rsidP="003012B4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znana jest mi treść i spełniam warunki określone w rozporządzeniu Komisji (UE) Nr 1408/2013 z dnia 18 grudnia 2013 r.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D01B51">
              <w:rPr>
                <w:i/>
                <w:iCs/>
                <w:sz w:val="18"/>
                <w:szCs w:val="18"/>
              </w:rPr>
              <w:t>w sprawie stosowania art. 107 i 108 Traktatu o funkcjonowaniu Unii Europejskiej do pomocy de minimis w sektorze rolnym (D</w:t>
            </w:r>
            <w:r>
              <w:rPr>
                <w:i/>
                <w:iCs/>
                <w:sz w:val="18"/>
                <w:szCs w:val="18"/>
              </w:rPr>
              <w:t xml:space="preserve">Z.U.EU.L.2013.352.9 ze zm.) </w:t>
            </w:r>
            <w:r w:rsidRPr="00D01B51">
              <w:rPr>
                <w:i/>
                <w:iCs/>
                <w:sz w:val="18"/>
                <w:szCs w:val="18"/>
              </w:rPr>
              <w:t>lub</w:t>
            </w:r>
          </w:p>
        </w:tc>
      </w:tr>
      <w:tr w:rsidR="00D20613" w:rsidRPr="00D01B51" w14:paraId="1FB209AD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2A56FC7D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9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66211F13" w14:textId="77777777" w:rsidR="00D20613" w:rsidRPr="00D01B51" w:rsidRDefault="00D20613" w:rsidP="003012B4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znana jest mi treść i spełniam warunki określone we właściwych przepisach prawa Unii Europejskiej dotyczących pomocy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D01B51">
              <w:rPr>
                <w:i/>
                <w:iCs/>
                <w:sz w:val="18"/>
                <w:szCs w:val="18"/>
              </w:rPr>
              <w:t>de minimis w sektorze rybołówstwa i akwakultury (D</w:t>
            </w:r>
            <w:r>
              <w:rPr>
                <w:i/>
                <w:iCs/>
                <w:sz w:val="18"/>
                <w:szCs w:val="18"/>
              </w:rPr>
              <w:t>Z.U.EU.L.2014.190.45 ze zm.)</w:t>
            </w:r>
          </w:p>
        </w:tc>
      </w:tr>
      <w:tr w:rsidR="00D20613" w:rsidRPr="00D01B51" w14:paraId="5D88CE3F" w14:textId="77777777" w:rsidTr="003012B4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0C29E94C" w14:textId="77777777" w:rsidR="00D20613" w:rsidRPr="00D01B51" w:rsidRDefault="00D20613" w:rsidP="003012B4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10</w:t>
            </w:r>
          </w:p>
        </w:tc>
        <w:tc>
          <w:tcPr>
            <w:tcW w:w="9269" w:type="dxa"/>
            <w:gridSpan w:val="4"/>
            <w:shd w:val="pct15" w:color="auto" w:fill="FFFFFF"/>
            <w:vAlign w:val="center"/>
          </w:tcPr>
          <w:p w14:paraId="3EE7CBF8" w14:textId="77777777" w:rsidR="00D20613" w:rsidRPr="00D01B51" w:rsidRDefault="00D20613" w:rsidP="003012B4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w przypadku, gdy w okresie od dnia złożenia wniosku do dnia podpisania umowy  z Powiatowym Urzędem Pracy w Lesznie otrzymam pomoc publiczną lub pomoc de minimis, zobowiązuję się do niezwłocznego złożenia stosownego oświadczenia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D01B51">
              <w:rPr>
                <w:i/>
                <w:iCs/>
                <w:sz w:val="18"/>
                <w:szCs w:val="18"/>
              </w:rPr>
              <w:t>o  uzyskanej pomocy.</w:t>
            </w:r>
          </w:p>
        </w:tc>
      </w:tr>
    </w:tbl>
    <w:p w14:paraId="0865F5C8" w14:textId="2509B6E5" w:rsidR="00CA46ED" w:rsidRDefault="00CA46ED" w:rsidP="00487827">
      <w:pPr>
        <w:tabs>
          <w:tab w:val="left" w:pos="4536"/>
          <w:tab w:val="right" w:pos="5529"/>
        </w:tabs>
        <w:spacing w:after="0"/>
        <w:ind w:left="4536" w:hanging="4536"/>
        <w:rPr>
          <w:rFonts w:eastAsia="Times New Roman" w:cs="Calibri"/>
          <w:b/>
          <w:bCs/>
          <w:lang w:eastAsia="pl-PL"/>
        </w:rPr>
      </w:pPr>
    </w:p>
    <w:p w14:paraId="00BA4823" w14:textId="77777777" w:rsidR="003012B4" w:rsidRDefault="003012B4" w:rsidP="00487827">
      <w:pPr>
        <w:tabs>
          <w:tab w:val="left" w:pos="4536"/>
          <w:tab w:val="right" w:pos="5529"/>
        </w:tabs>
        <w:spacing w:after="0"/>
        <w:ind w:left="4536" w:hanging="4536"/>
        <w:rPr>
          <w:rFonts w:eastAsia="Times New Roman" w:cs="Calibri"/>
          <w:b/>
          <w:bCs/>
          <w:lang w:eastAsia="pl-PL"/>
        </w:rPr>
      </w:pPr>
    </w:p>
    <w:p w14:paraId="25ECD7C5" w14:textId="39FB7D69" w:rsidR="003012B4" w:rsidRDefault="003012B4" w:rsidP="00487827">
      <w:pPr>
        <w:tabs>
          <w:tab w:val="left" w:pos="4536"/>
          <w:tab w:val="right" w:pos="5529"/>
        </w:tabs>
        <w:spacing w:after="0"/>
        <w:ind w:left="4536" w:hanging="4536"/>
        <w:rPr>
          <w:rFonts w:eastAsia="Times New Roman" w:cs="Calibri"/>
          <w:b/>
          <w:bCs/>
          <w:lang w:eastAsia="pl-PL"/>
        </w:rPr>
      </w:pPr>
    </w:p>
    <w:p w14:paraId="0006EEF4" w14:textId="77777777" w:rsidR="003012B4" w:rsidRDefault="003012B4" w:rsidP="00487827">
      <w:pPr>
        <w:tabs>
          <w:tab w:val="left" w:pos="4536"/>
          <w:tab w:val="right" w:pos="5529"/>
        </w:tabs>
        <w:spacing w:after="0"/>
        <w:ind w:left="4536" w:hanging="4536"/>
        <w:rPr>
          <w:rFonts w:eastAsia="Times New Roman" w:cs="Calibri"/>
          <w:b/>
          <w:bCs/>
          <w:lang w:eastAsia="pl-PL"/>
        </w:rPr>
      </w:pPr>
    </w:p>
    <w:p w14:paraId="5780D395" w14:textId="77777777" w:rsidR="00104312" w:rsidRPr="00104312" w:rsidRDefault="00104312" w:rsidP="00361A25">
      <w:pPr>
        <w:spacing w:after="0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1"/>
        <w:tblW w:w="9814" w:type="dxa"/>
        <w:tblBorders>
          <w:top w:val="single" w:sz="8" w:space="0" w:color="auto"/>
          <w:left w:val="single" w:sz="12" w:space="0" w:color="auto"/>
          <w:bottom w:val="single" w:sz="8" w:space="0" w:color="auto"/>
          <w:right w:val="single" w:sz="12" w:space="0" w:color="auto"/>
        </w:tblBorders>
        <w:shd w:val="pct15" w:color="auto" w:fill="auto"/>
        <w:tblLayout w:type="fixed"/>
        <w:tblLook w:val="04A0" w:firstRow="1" w:lastRow="0" w:firstColumn="1" w:lastColumn="0" w:noHBand="0" w:noVBand="1"/>
      </w:tblPr>
      <w:tblGrid>
        <w:gridCol w:w="545"/>
        <w:gridCol w:w="4362"/>
        <w:gridCol w:w="4907"/>
      </w:tblGrid>
      <w:tr w:rsidR="003012B4" w:rsidRPr="00D01B51" w14:paraId="70970968" w14:textId="77777777" w:rsidTr="007810F5">
        <w:trPr>
          <w:trHeight w:val="271"/>
        </w:trPr>
        <w:tc>
          <w:tcPr>
            <w:tcW w:w="545" w:type="dxa"/>
            <w:shd w:val="pct15" w:color="auto" w:fill="FFFFFF"/>
            <w:vAlign w:val="center"/>
          </w:tcPr>
          <w:p w14:paraId="28A4E453" w14:textId="77777777" w:rsidR="003012B4" w:rsidRPr="00D01B51" w:rsidRDefault="003012B4" w:rsidP="007810F5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>
              <w:rPr>
                <w:rFonts w:cs="Calibri"/>
                <w:i/>
                <w:iCs/>
                <w:smallCaps/>
                <w:sz w:val="18"/>
                <w:szCs w:val="18"/>
              </w:rPr>
              <w:lastRenderedPageBreak/>
              <w:t>11</w:t>
            </w:r>
          </w:p>
        </w:tc>
        <w:tc>
          <w:tcPr>
            <w:tcW w:w="9269" w:type="dxa"/>
            <w:gridSpan w:val="2"/>
            <w:shd w:val="pct15" w:color="auto" w:fill="FFFFFF"/>
            <w:vAlign w:val="center"/>
          </w:tcPr>
          <w:p w14:paraId="58D7F9CD" w14:textId="77777777" w:rsidR="003012B4" w:rsidRPr="00D01B51" w:rsidRDefault="003012B4" w:rsidP="007810F5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Zapoznałem/łam  się z klauzula informacyjną dotyczącą  przetwarzania danych osobowych w Powiatowym Urzędzie Pracy </w:t>
            </w:r>
            <w:r>
              <w:rPr>
                <w:i/>
                <w:iCs/>
                <w:sz w:val="18"/>
                <w:szCs w:val="18"/>
              </w:rPr>
              <w:br/>
              <w:t>w Lesznie (klauzula dostępna na stronie Leszno.praca.gov.pl oraz w siedzibie urzędu).</w:t>
            </w:r>
          </w:p>
        </w:tc>
      </w:tr>
      <w:tr w:rsidR="003012B4" w14:paraId="2A2565A8" w14:textId="77777777" w:rsidTr="007810F5">
        <w:trPr>
          <w:trHeight w:val="271"/>
        </w:trPr>
        <w:tc>
          <w:tcPr>
            <w:tcW w:w="545" w:type="dxa"/>
            <w:tcBorders>
              <w:bottom w:val="single" w:sz="4" w:space="0" w:color="auto"/>
            </w:tcBorders>
            <w:shd w:val="pct15" w:color="auto" w:fill="FFFFFF"/>
            <w:vAlign w:val="center"/>
          </w:tcPr>
          <w:p w14:paraId="6D50D61C" w14:textId="77777777" w:rsidR="003012B4" w:rsidRDefault="003012B4" w:rsidP="007810F5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>
              <w:rPr>
                <w:rFonts w:cs="Calibri"/>
                <w:i/>
                <w:iCs/>
                <w:smallCaps/>
                <w:sz w:val="18"/>
                <w:szCs w:val="18"/>
              </w:rPr>
              <w:t>12</w:t>
            </w:r>
          </w:p>
        </w:tc>
        <w:tc>
          <w:tcPr>
            <w:tcW w:w="9269" w:type="dxa"/>
            <w:gridSpan w:val="2"/>
            <w:tcBorders>
              <w:bottom w:val="single" w:sz="4" w:space="0" w:color="auto"/>
            </w:tcBorders>
            <w:shd w:val="pct15" w:color="auto" w:fill="FFFFFF"/>
            <w:vAlign w:val="center"/>
          </w:tcPr>
          <w:p w14:paraId="5132EFC6" w14:textId="77777777" w:rsidR="003012B4" w:rsidRDefault="003012B4" w:rsidP="007810F5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Oświadczam, że wypełniłem obowiązek informacyjny przewidziany w art. 13 i 14 Rozporządzenia Parlamentu Europejskiego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br/>
              <w:t xml:space="preserve">i Rady (UE) 2016/679 z dnia 27 kwietnia 2016 r. w sprawie ochrony osób fizycznych w związku z przetwarzaniem danych osobowych i w sprawie swobodnego przepływu takich danych oraz uchylenia dyrektywy 95/46/WE (ogólne rozporządzenie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br/>
              <w:t xml:space="preserve">o ochronie danych) (Dz. Urz. UE L 119 z 4.05.2016 r.) wobec osób fizycznych, od których dane osobowe bezpośrednio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br/>
              <w:t>lub pośrednio pozyskałem w celu złożenia wniosku.</w:t>
            </w:r>
          </w:p>
        </w:tc>
      </w:tr>
      <w:tr w:rsidR="003012B4" w:rsidRPr="00021197" w14:paraId="2AFAD5BF" w14:textId="77777777" w:rsidTr="007810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1022"/>
        </w:trPr>
        <w:tc>
          <w:tcPr>
            <w:tcW w:w="981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30" w:color="auto" w:fill="auto"/>
            <w:vAlign w:val="bottom"/>
          </w:tcPr>
          <w:p w14:paraId="77B9B8FE" w14:textId="77777777" w:rsidR="003012B4" w:rsidRPr="00021197" w:rsidRDefault="003012B4" w:rsidP="007810F5">
            <w:pPr>
              <w:spacing w:after="160" w:line="259" w:lineRule="auto"/>
              <w:rPr>
                <w:b/>
                <w:bCs/>
                <w:sz w:val="20"/>
                <w:szCs w:val="20"/>
              </w:rPr>
            </w:pPr>
            <w:r w:rsidRPr="00487827">
              <w:rPr>
                <w:b/>
                <w:bCs/>
                <w:sz w:val="18"/>
                <w:szCs w:val="18"/>
              </w:rPr>
              <w:t>Oświadczam, że informacje i oświadczenia podane przeze mnie we Wniosku są zgodne z prawdą oraz, że jestem świadomy (świadoma) odpowiedzialności karnej wynikającej z art. 233 §1 ustawy z dnia 6 czerwca1997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487827">
              <w:rPr>
                <w:b/>
                <w:bCs/>
                <w:sz w:val="18"/>
                <w:szCs w:val="18"/>
              </w:rPr>
              <w:t xml:space="preserve">r. – Kodeks karny (Dz. U. z 2019 r. poz. 1950, z późn. zm.) </w:t>
            </w:r>
            <w:r w:rsidRPr="00487827">
              <w:rPr>
                <w:b/>
                <w:i/>
                <w:sz w:val="18"/>
                <w:szCs w:val="18"/>
              </w:rPr>
              <w:t>„Kto, składając zeznanie mające służyć za dowód w postępowaniu sądowym lub innym postępowaniu prowadzonym na podstawie ustawy, zeznaje nieprawdę lub zataja prawdę, podlega karze pozbawienia wolności od 6 miesięcy do lat 8”</w:t>
            </w:r>
            <w:r>
              <w:rPr>
                <w:b/>
                <w:i/>
                <w:sz w:val="18"/>
                <w:szCs w:val="18"/>
              </w:rPr>
              <w:t>.</w:t>
            </w:r>
          </w:p>
        </w:tc>
      </w:tr>
      <w:tr w:rsidR="003012B4" w:rsidRPr="00487827" w14:paraId="3D012D2F" w14:textId="77777777" w:rsidTr="007810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1537"/>
        </w:trPr>
        <w:tc>
          <w:tcPr>
            <w:tcW w:w="49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E6C265" w14:textId="77777777" w:rsidR="003012B4" w:rsidRPr="00487827" w:rsidRDefault="003012B4" w:rsidP="007810F5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76BC9DDD" w14:textId="77777777" w:rsidR="003012B4" w:rsidRPr="00487827" w:rsidRDefault="003012B4" w:rsidP="007810F5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012B4" w:rsidRPr="00E24B6E" w14:paraId="3F01E27E" w14:textId="77777777" w:rsidTr="007810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auto"/>
        </w:tblPrEx>
        <w:trPr>
          <w:trHeight w:val="379"/>
        </w:trPr>
        <w:tc>
          <w:tcPr>
            <w:tcW w:w="490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12F2E53" w14:textId="77777777" w:rsidR="003012B4" w:rsidRPr="00E24B6E" w:rsidRDefault="003012B4" w:rsidP="007810F5">
            <w:pPr>
              <w:spacing w:after="160" w:line="259" w:lineRule="auto"/>
              <w:jc w:val="center"/>
              <w:rPr>
                <w:i/>
                <w:iCs/>
                <w:sz w:val="20"/>
                <w:szCs w:val="20"/>
              </w:rPr>
            </w:pPr>
            <w:r w:rsidRPr="00E24B6E">
              <w:rPr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3A112695" w14:textId="77777777" w:rsidR="003012B4" w:rsidRPr="00E24B6E" w:rsidRDefault="003012B4" w:rsidP="007810F5">
            <w:pPr>
              <w:spacing w:after="160" w:line="259" w:lineRule="auto"/>
              <w:jc w:val="center"/>
              <w:rPr>
                <w:i/>
                <w:iCs/>
                <w:sz w:val="20"/>
                <w:szCs w:val="20"/>
              </w:rPr>
            </w:pPr>
            <w:r w:rsidRPr="00E24B6E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pieczęć i podpis</w:t>
            </w:r>
            <w:r w:rsidRPr="00E24B6E">
              <w:rPr>
                <w:i/>
                <w:iCs/>
                <w:sz w:val="20"/>
                <w:szCs w:val="20"/>
              </w:rPr>
              <w:t xml:space="preserve"> wnioskodawcy)</w:t>
            </w:r>
          </w:p>
        </w:tc>
      </w:tr>
    </w:tbl>
    <w:p w14:paraId="1EA16C7F" w14:textId="77777777" w:rsidR="00104312" w:rsidRDefault="00104312" w:rsidP="00487827">
      <w:pPr>
        <w:tabs>
          <w:tab w:val="left" w:pos="4536"/>
          <w:tab w:val="right" w:pos="5529"/>
        </w:tabs>
        <w:spacing w:after="0"/>
        <w:ind w:left="4536" w:hanging="4536"/>
        <w:rPr>
          <w:rFonts w:eastAsia="Times New Roman" w:cs="Calibri"/>
          <w:b/>
          <w:bCs/>
          <w:lang w:eastAsia="pl-PL"/>
        </w:rPr>
      </w:pPr>
    </w:p>
    <w:sectPr w:rsidR="00104312" w:rsidSect="00CA46ED">
      <w:pgSz w:w="11906" w:h="16838"/>
      <w:pgMar w:top="851" w:right="1134" w:bottom="567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0CDD4" w14:textId="77777777" w:rsidR="00B51D0B" w:rsidRDefault="00B51D0B" w:rsidP="00061B05">
      <w:pPr>
        <w:spacing w:after="0" w:line="240" w:lineRule="auto"/>
      </w:pPr>
      <w:r>
        <w:separator/>
      </w:r>
    </w:p>
  </w:endnote>
  <w:endnote w:type="continuationSeparator" w:id="0">
    <w:p w14:paraId="35E66D1B" w14:textId="77777777" w:rsidR="00B51D0B" w:rsidRDefault="00B51D0B" w:rsidP="00061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 Light Condensed">
    <w:altName w:val="Arial Narrow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A497B" w14:textId="77777777" w:rsidR="00B51D0B" w:rsidRDefault="00B51D0B" w:rsidP="00061B05">
      <w:pPr>
        <w:spacing w:after="0" w:line="240" w:lineRule="auto"/>
      </w:pPr>
      <w:r>
        <w:separator/>
      </w:r>
    </w:p>
  </w:footnote>
  <w:footnote w:type="continuationSeparator" w:id="0">
    <w:p w14:paraId="3381BDCE" w14:textId="77777777" w:rsidR="00B51D0B" w:rsidRDefault="00B51D0B" w:rsidP="00061B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981"/>
    <w:multiLevelType w:val="hybridMultilevel"/>
    <w:tmpl w:val="3FEE0038"/>
    <w:lvl w:ilvl="0" w:tplc="CBFC3D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A23F33"/>
    <w:multiLevelType w:val="hybridMultilevel"/>
    <w:tmpl w:val="027E0D4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0D8E3833"/>
    <w:multiLevelType w:val="hybridMultilevel"/>
    <w:tmpl w:val="237247EA"/>
    <w:lvl w:ilvl="0" w:tplc="5A840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537BF3"/>
    <w:multiLevelType w:val="hybridMultilevel"/>
    <w:tmpl w:val="DD1CFC04"/>
    <w:lvl w:ilvl="0" w:tplc="A4E2DF24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40C02"/>
    <w:multiLevelType w:val="hybridMultilevel"/>
    <w:tmpl w:val="977A9760"/>
    <w:lvl w:ilvl="0" w:tplc="E6085F7C">
      <w:start w:val="11"/>
      <w:numFmt w:val="decimal"/>
      <w:lvlText w:val="%1."/>
      <w:lvlJc w:val="left"/>
      <w:pPr>
        <w:ind w:left="4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BF94473"/>
    <w:multiLevelType w:val="hybridMultilevel"/>
    <w:tmpl w:val="058C2EA6"/>
    <w:lvl w:ilvl="0" w:tplc="B11AC2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21B43BB5"/>
    <w:multiLevelType w:val="hybridMultilevel"/>
    <w:tmpl w:val="75EA0056"/>
    <w:lvl w:ilvl="0" w:tplc="9750684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57ADE"/>
    <w:multiLevelType w:val="hybridMultilevel"/>
    <w:tmpl w:val="B5062C0A"/>
    <w:lvl w:ilvl="0" w:tplc="ABF0977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42134"/>
    <w:multiLevelType w:val="multilevel"/>
    <w:tmpl w:val="FEF2323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26152"/>
    <w:multiLevelType w:val="hybridMultilevel"/>
    <w:tmpl w:val="2054A334"/>
    <w:lvl w:ilvl="0" w:tplc="CFE4EB7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CBE001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7EDDBC">
      <w:numFmt w:val="bullet"/>
      <w:lvlText w:val=""/>
      <w:lvlJc w:val="left"/>
      <w:pPr>
        <w:ind w:left="2340" w:hanging="360"/>
      </w:pPr>
      <w:rPr>
        <w:rFonts w:ascii="Symbol" w:eastAsia="Times New Roman" w:hAnsi="Symbol" w:cs="Tahoma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9927D5"/>
    <w:multiLevelType w:val="hybridMultilevel"/>
    <w:tmpl w:val="AC9A207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2A38C6"/>
    <w:multiLevelType w:val="multilevel"/>
    <w:tmpl w:val="70E21B9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956"/>
        </w:tabs>
        <w:ind w:left="195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396"/>
        </w:tabs>
        <w:ind w:left="3396" w:hanging="360"/>
      </w:pPr>
    </w:lvl>
    <w:lvl w:ilvl="4">
      <w:start w:val="1"/>
      <w:numFmt w:val="decimal"/>
      <w:lvlText w:val="%5."/>
      <w:lvlJc w:val="left"/>
      <w:pPr>
        <w:tabs>
          <w:tab w:val="num" w:pos="4116"/>
        </w:tabs>
        <w:ind w:left="4116" w:hanging="360"/>
      </w:pPr>
    </w:lvl>
    <w:lvl w:ilvl="5">
      <w:start w:val="1"/>
      <w:numFmt w:val="decimal"/>
      <w:lvlText w:val="%6."/>
      <w:lvlJc w:val="left"/>
      <w:pPr>
        <w:tabs>
          <w:tab w:val="num" w:pos="4836"/>
        </w:tabs>
        <w:ind w:left="4836" w:hanging="360"/>
      </w:pPr>
    </w:lvl>
    <w:lvl w:ilvl="6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>
      <w:start w:val="1"/>
      <w:numFmt w:val="decimal"/>
      <w:lvlText w:val="%8."/>
      <w:lvlJc w:val="left"/>
      <w:pPr>
        <w:tabs>
          <w:tab w:val="num" w:pos="6276"/>
        </w:tabs>
        <w:ind w:left="6276" w:hanging="360"/>
      </w:pPr>
    </w:lvl>
    <w:lvl w:ilvl="8">
      <w:start w:val="1"/>
      <w:numFmt w:val="decimal"/>
      <w:lvlText w:val="%9."/>
      <w:lvlJc w:val="left"/>
      <w:pPr>
        <w:tabs>
          <w:tab w:val="num" w:pos="6996"/>
        </w:tabs>
        <w:ind w:left="6996" w:hanging="360"/>
      </w:pPr>
    </w:lvl>
  </w:abstractNum>
  <w:abstractNum w:abstractNumId="12" w15:restartNumberingAfterBreak="0">
    <w:nsid w:val="2EF243E6"/>
    <w:multiLevelType w:val="multilevel"/>
    <w:tmpl w:val="4E4E56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13CE3"/>
    <w:multiLevelType w:val="hybridMultilevel"/>
    <w:tmpl w:val="39C49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8553F"/>
    <w:multiLevelType w:val="hybridMultilevel"/>
    <w:tmpl w:val="01D0E21E"/>
    <w:lvl w:ilvl="0" w:tplc="9750684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4C4441"/>
    <w:multiLevelType w:val="hybridMultilevel"/>
    <w:tmpl w:val="62107480"/>
    <w:lvl w:ilvl="0" w:tplc="E6085F7C">
      <w:start w:val="1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7415D55"/>
    <w:multiLevelType w:val="hybridMultilevel"/>
    <w:tmpl w:val="9A74BB32"/>
    <w:lvl w:ilvl="0" w:tplc="1D442B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1" w:tplc="F1AE64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6D2FCB6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1E5143"/>
    <w:multiLevelType w:val="hybridMultilevel"/>
    <w:tmpl w:val="763EC96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-"/>
      <w:lvlJc w:val="left"/>
      <w:pPr>
        <w:tabs>
          <w:tab w:val="num" w:pos="1097"/>
        </w:tabs>
        <w:ind w:left="1097" w:hanging="377"/>
      </w:pPr>
      <w:rPr>
        <w:rFonts w:ascii="Perpetua" w:hAnsi="Perpetua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6320A1"/>
    <w:multiLevelType w:val="hybridMultilevel"/>
    <w:tmpl w:val="CB04E6A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0FE6DB3"/>
    <w:multiLevelType w:val="hybridMultilevel"/>
    <w:tmpl w:val="4D506F4C"/>
    <w:lvl w:ilvl="0" w:tplc="9750684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D314C2"/>
    <w:multiLevelType w:val="hybridMultilevel"/>
    <w:tmpl w:val="197CFBAA"/>
    <w:lvl w:ilvl="0" w:tplc="9750684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58F1269"/>
    <w:multiLevelType w:val="hybridMultilevel"/>
    <w:tmpl w:val="E0F8205A"/>
    <w:lvl w:ilvl="0" w:tplc="5A840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32B61"/>
    <w:multiLevelType w:val="hybridMultilevel"/>
    <w:tmpl w:val="D7F42D6E"/>
    <w:lvl w:ilvl="0" w:tplc="BA804EF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3" w15:restartNumberingAfterBreak="0">
    <w:nsid w:val="61316116"/>
    <w:multiLevelType w:val="hybridMultilevel"/>
    <w:tmpl w:val="535E9880"/>
    <w:lvl w:ilvl="0" w:tplc="D0EA3BC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F6B3896"/>
    <w:multiLevelType w:val="multilevel"/>
    <w:tmpl w:val="DFF66CA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956"/>
        </w:tabs>
        <w:ind w:left="195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396"/>
        </w:tabs>
        <w:ind w:left="3396" w:hanging="360"/>
      </w:pPr>
    </w:lvl>
    <w:lvl w:ilvl="4">
      <w:start w:val="1"/>
      <w:numFmt w:val="decimal"/>
      <w:lvlText w:val="%5."/>
      <w:lvlJc w:val="left"/>
      <w:pPr>
        <w:tabs>
          <w:tab w:val="num" w:pos="4116"/>
        </w:tabs>
        <w:ind w:left="4116" w:hanging="360"/>
      </w:pPr>
    </w:lvl>
    <w:lvl w:ilvl="5">
      <w:start w:val="1"/>
      <w:numFmt w:val="decimal"/>
      <w:lvlText w:val="%6."/>
      <w:lvlJc w:val="left"/>
      <w:pPr>
        <w:tabs>
          <w:tab w:val="num" w:pos="4836"/>
        </w:tabs>
        <w:ind w:left="4836" w:hanging="360"/>
      </w:pPr>
    </w:lvl>
    <w:lvl w:ilvl="6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>
      <w:start w:val="1"/>
      <w:numFmt w:val="decimal"/>
      <w:lvlText w:val="%8."/>
      <w:lvlJc w:val="left"/>
      <w:pPr>
        <w:tabs>
          <w:tab w:val="num" w:pos="6276"/>
        </w:tabs>
        <w:ind w:left="6276" w:hanging="360"/>
      </w:pPr>
    </w:lvl>
    <w:lvl w:ilvl="8">
      <w:start w:val="1"/>
      <w:numFmt w:val="decimal"/>
      <w:lvlText w:val="%9."/>
      <w:lvlJc w:val="left"/>
      <w:pPr>
        <w:tabs>
          <w:tab w:val="num" w:pos="6996"/>
        </w:tabs>
        <w:ind w:left="6996" w:hanging="360"/>
      </w:pPr>
    </w:lvl>
  </w:abstractNum>
  <w:abstractNum w:abstractNumId="25" w15:restartNumberingAfterBreak="0">
    <w:nsid w:val="7063437B"/>
    <w:multiLevelType w:val="hybridMultilevel"/>
    <w:tmpl w:val="A2DA2A9C"/>
    <w:lvl w:ilvl="0" w:tplc="59A814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A7C2C47"/>
    <w:multiLevelType w:val="hybridMultilevel"/>
    <w:tmpl w:val="C01A4650"/>
    <w:lvl w:ilvl="0" w:tplc="237233AE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828DD"/>
    <w:multiLevelType w:val="hybridMultilevel"/>
    <w:tmpl w:val="B93E0AAA"/>
    <w:lvl w:ilvl="0" w:tplc="14B4BA4E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7E513D42"/>
    <w:multiLevelType w:val="hybridMultilevel"/>
    <w:tmpl w:val="298A1360"/>
    <w:lvl w:ilvl="0" w:tplc="EA52EDA2">
      <w:start w:val="2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7FD8503E"/>
    <w:multiLevelType w:val="multilevel"/>
    <w:tmpl w:val="41C69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7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7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0"/>
  </w:num>
  <w:num w:numId="18">
    <w:abstractNumId w:val="3"/>
  </w:num>
  <w:num w:numId="19">
    <w:abstractNumId w:val="9"/>
  </w:num>
  <w:num w:numId="20">
    <w:abstractNumId w:val="1"/>
  </w:num>
  <w:num w:numId="21">
    <w:abstractNumId w:val="2"/>
  </w:num>
  <w:num w:numId="22">
    <w:abstractNumId w:val="6"/>
  </w:num>
  <w:num w:numId="23">
    <w:abstractNumId w:val="19"/>
  </w:num>
  <w:num w:numId="24">
    <w:abstractNumId w:val="21"/>
  </w:num>
  <w:num w:numId="25">
    <w:abstractNumId w:val="7"/>
  </w:num>
  <w:num w:numId="26">
    <w:abstractNumId w:val="20"/>
  </w:num>
  <w:num w:numId="27">
    <w:abstractNumId w:val="26"/>
  </w:num>
  <w:num w:numId="28">
    <w:abstractNumId w:val="14"/>
  </w:num>
  <w:num w:numId="29">
    <w:abstractNumId w:val="4"/>
  </w:num>
  <w:num w:numId="30">
    <w:abstractNumId w:val="15"/>
  </w:num>
  <w:num w:numId="31">
    <w:abstractNumId w:val="23"/>
  </w:num>
  <w:num w:numId="32">
    <w:abstractNumId w:val="29"/>
  </w:num>
  <w:num w:numId="33">
    <w:abstractNumId w:val="8"/>
    <w:lvlOverride w:ilvl="0">
      <w:startOverride w:val="2"/>
    </w:lvlOverride>
  </w:num>
  <w:num w:numId="34">
    <w:abstractNumId w:val="8"/>
    <w:lvlOverride w:ilvl="0">
      <w:startOverride w:val="3"/>
    </w:lvlOverride>
  </w:num>
  <w:num w:numId="35">
    <w:abstractNumId w:val="8"/>
    <w:lvlOverride w:ilvl="0">
      <w:startOverride w:val="4"/>
    </w:lvlOverride>
  </w:num>
  <w:num w:numId="36">
    <w:abstractNumId w:val="8"/>
    <w:lvlOverride w:ilvl="0">
      <w:startOverride w:val="5"/>
    </w:lvlOverride>
  </w:num>
  <w:num w:numId="37">
    <w:abstractNumId w:val="8"/>
    <w:lvlOverride w:ilvl="0">
      <w:startOverride w:val="6"/>
    </w:lvlOverride>
  </w:num>
  <w:num w:numId="38">
    <w:abstractNumId w:val="8"/>
    <w:lvlOverride w:ilvl="0">
      <w:startOverride w:val="7"/>
    </w:lvlOverride>
  </w:num>
  <w:num w:numId="39">
    <w:abstractNumId w:val="8"/>
    <w:lvlOverride w:ilvl="0">
      <w:startOverride w:val="8"/>
    </w:lvlOverride>
  </w:num>
  <w:num w:numId="40">
    <w:abstractNumId w:val="8"/>
    <w:lvlOverride w:ilvl="0">
      <w:startOverride w:val="9"/>
    </w:lvlOverride>
  </w:num>
  <w:num w:numId="41">
    <w:abstractNumId w:val="8"/>
    <w:lvlOverride w:ilvl="0">
      <w:startOverride w:val="10"/>
    </w:lvlOverride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defaultTabStop w:val="709"/>
  <w:hyphenationZone w:val="425"/>
  <w:characterSpacingControl w:val="doNotCompress"/>
  <w:hdrShapeDefaults>
    <o:shapedefaults v:ext="edit" spidmax="3481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68CE"/>
    <w:rsid w:val="00021197"/>
    <w:rsid w:val="00031299"/>
    <w:rsid w:val="00035B30"/>
    <w:rsid w:val="00036711"/>
    <w:rsid w:val="000608B3"/>
    <w:rsid w:val="00061B05"/>
    <w:rsid w:val="000624B3"/>
    <w:rsid w:val="0006786E"/>
    <w:rsid w:val="00074FA5"/>
    <w:rsid w:val="000819FE"/>
    <w:rsid w:val="000A0546"/>
    <w:rsid w:val="000A2191"/>
    <w:rsid w:val="000A3F61"/>
    <w:rsid w:val="000D2E2B"/>
    <w:rsid w:val="000D51AC"/>
    <w:rsid w:val="000E37E3"/>
    <w:rsid w:val="000E54D5"/>
    <w:rsid w:val="000E7C30"/>
    <w:rsid w:val="000F1806"/>
    <w:rsid w:val="000F2B1A"/>
    <w:rsid w:val="00104312"/>
    <w:rsid w:val="0011207E"/>
    <w:rsid w:val="0012027B"/>
    <w:rsid w:val="00123CF2"/>
    <w:rsid w:val="00142D60"/>
    <w:rsid w:val="001632EF"/>
    <w:rsid w:val="0017057A"/>
    <w:rsid w:val="00171AFB"/>
    <w:rsid w:val="001722D5"/>
    <w:rsid w:val="00175D5A"/>
    <w:rsid w:val="00177856"/>
    <w:rsid w:val="00191162"/>
    <w:rsid w:val="00196CB5"/>
    <w:rsid w:val="001A4873"/>
    <w:rsid w:val="001A6D0C"/>
    <w:rsid w:val="001A7134"/>
    <w:rsid w:val="001A7CFB"/>
    <w:rsid w:val="001B7F56"/>
    <w:rsid w:val="001C4B49"/>
    <w:rsid w:val="001C4B77"/>
    <w:rsid w:val="001D4E3A"/>
    <w:rsid w:val="001E4319"/>
    <w:rsid w:val="001E7F52"/>
    <w:rsid w:val="001F1D2C"/>
    <w:rsid w:val="001F74CB"/>
    <w:rsid w:val="00205E33"/>
    <w:rsid w:val="0021794D"/>
    <w:rsid w:val="00237A17"/>
    <w:rsid w:val="002732C3"/>
    <w:rsid w:val="002733B1"/>
    <w:rsid w:val="002804B9"/>
    <w:rsid w:val="002A6C63"/>
    <w:rsid w:val="002B06B3"/>
    <w:rsid w:val="002B380C"/>
    <w:rsid w:val="002B6409"/>
    <w:rsid w:val="002B798E"/>
    <w:rsid w:val="003012B4"/>
    <w:rsid w:val="00304D61"/>
    <w:rsid w:val="003255DE"/>
    <w:rsid w:val="00326169"/>
    <w:rsid w:val="003277E6"/>
    <w:rsid w:val="003363BE"/>
    <w:rsid w:val="00361A25"/>
    <w:rsid w:val="0036655E"/>
    <w:rsid w:val="00367D89"/>
    <w:rsid w:val="003936D6"/>
    <w:rsid w:val="003A2016"/>
    <w:rsid w:val="003A7E7F"/>
    <w:rsid w:val="003B0E70"/>
    <w:rsid w:val="003B4C98"/>
    <w:rsid w:val="003C7B50"/>
    <w:rsid w:val="003D2313"/>
    <w:rsid w:val="003E681D"/>
    <w:rsid w:val="003F2370"/>
    <w:rsid w:val="00405B44"/>
    <w:rsid w:val="004102D0"/>
    <w:rsid w:val="0041797C"/>
    <w:rsid w:val="00423B0F"/>
    <w:rsid w:val="00426A3C"/>
    <w:rsid w:val="00435CB3"/>
    <w:rsid w:val="004466DB"/>
    <w:rsid w:val="0045144F"/>
    <w:rsid w:val="00457EF0"/>
    <w:rsid w:val="00475AC3"/>
    <w:rsid w:val="00476E2C"/>
    <w:rsid w:val="00481147"/>
    <w:rsid w:val="0048727B"/>
    <w:rsid w:val="00487827"/>
    <w:rsid w:val="004944FB"/>
    <w:rsid w:val="004A0EC8"/>
    <w:rsid w:val="004A23C0"/>
    <w:rsid w:val="004A7D78"/>
    <w:rsid w:val="004D0938"/>
    <w:rsid w:val="004F41EE"/>
    <w:rsid w:val="00501FD8"/>
    <w:rsid w:val="0050581E"/>
    <w:rsid w:val="00511DC9"/>
    <w:rsid w:val="00523616"/>
    <w:rsid w:val="005407E8"/>
    <w:rsid w:val="005561C5"/>
    <w:rsid w:val="005802B0"/>
    <w:rsid w:val="00581D28"/>
    <w:rsid w:val="0058393D"/>
    <w:rsid w:val="005968CE"/>
    <w:rsid w:val="00597CE4"/>
    <w:rsid w:val="005B6F0D"/>
    <w:rsid w:val="005C0071"/>
    <w:rsid w:val="005F30EE"/>
    <w:rsid w:val="00604AFC"/>
    <w:rsid w:val="00617DF5"/>
    <w:rsid w:val="006411EC"/>
    <w:rsid w:val="006452AE"/>
    <w:rsid w:val="00653BA5"/>
    <w:rsid w:val="006555B7"/>
    <w:rsid w:val="00672725"/>
    <w:rsid w:val="006736E7"/>
    <w:rsid w:val="00683099"/>
    <w:rsid w:val="00696951"/>
    <w:rsid w:val="006A5DFD"/>
    <w:rsid w:val="006B5956"/>
    <w:rsid w:val="006C3290"/>
    <w:rsid w:val="006D6C89"/>
    <w:rsid w:val="00703A30"/>
    <w:rsid w:val="00721C43"/>
    <w:rsid w:val="00735A48"/>
    <w:rsid w:val="007415E8"/>
    <w:rsid w:val="007510BB"/>
    <w:rsid w:val="00753DC7"/>
    <w:rsid w:val="00773729"/>
    <w:rsid w:val="00774E86"/>
    <w:rsid w:val="00795650"/>
    <w:rsid w:val="007A2360"/>
    <w:rsid w:val="007C2703"/>
    <w:rsid w:val="007C41AF"/>
    <w:rsid w:val="007C58F8"/>
    <w:rsid w:val="007C5980"/>
    <w:rsid w:val="007C6ECA"/>
    <w:rsid w:val="007D36B7"/>
    <w:rsid w:val="007D3E20"/>
    <w:rsid w:val="007F435D"/>
    <w:rsid w:val="00801605"/>
    <w:rsid w:val="00835B67"/>
    <w:rsid w:val="00841767"/>
    <w:rsid w:val="00847521"/>
    <w:rsid w:val="00852A79"/>
    <w:rsid w:val="00854620"/>
    <w:rsid w:val="00855875"/>
    <w:rsid w:val="008843B3"/>
    <w:rsid w:val="00885D35"/>
    <w:rsid w:val="00893147"/>
    <w:rsid w:val="008E4C3A"/>
    <w:rsid w:val="00905EE2"/>
    <w:rsid w:val="00922BD6"/>
    <w:rsid w:val="009329CF"/>
    <w:rsid w:val="0093378B"/>
    <w:rsid w:val="00941F6D"/>
    <w:rsid w:val="009435D5"/>
    <w:rsid w:val="009441F1"/>
    <w:rsid w:val="009644ED"/>
    <w:rsid w:val="0098414A"/>
    <w:rsid w:val="00986338"/>
    <w:rsid w:val="009978FA"/>
    <w:rsid w:val="009B0E32"/>
    <w:rsid w:val="009D43F5"/>
    <w:rsid w:val="009F56C1"/>
    <w:rsid w:val="00A00D1A"/>
    <w:rsid w:val="00A1299D"/>
    <w:rsid w:val="00A42678"/>
    <w:rsid w:val="00A42F88"/>
    <w:rsid w:val="00A57A2D"/>
    <w:rsid w:val="00A64160"/>
    <w:rsid w:val="00A70332"/>
    <w:rsid w:val="00A70546"/>
    <w:rsid w:val="00A71C92"/>
    <w:rsid w:val="00A71F85"/>
    <w:rsid w:val="00A72B3A"/>
    <w:rsid w:val="00A733B1"/>
    <w:rsid w:val="00A73C04"/>
    <w:rsid w:val="00A85666"/>
    <w:rsid w:val="00AA3CC9"/>
    <w:rsid w:val="00AB0177"/>
    <w:rsid w:val="00AC1C52"/>
    <w:rsid w:val="00AC5F52"/>
    <w:rsid w:val="00AF3CCE"/>
    <w:rsid w:val="00B00DB4"/>
    <w:rsid w:val="00B06FD2"/>
    <w:rsid w:val="00B3363B"/>
    <w:rsid w:val="00B35D5C"/>
    <w:rsid w:val="00B3757B"/>
    <w:rsid w:val="00B42205"/>
    <w:rsid w:val="00B51D0B"/>
    <w:rsid w:val="00B5551C"/>
    <w:rsid w:val="00B60BB9"/>
    <w:rsid w:val="00B72F1E"/>
    <w:rsid w:val="00B737E0"/>
    <w:rsid w:val="00B8254B"/>
    <w:rsid w:val="00B85C44"/>
    <w:rsid w:val="00B86C46"/>
    <w:rsid w:val="00B86DC5"/>
    <w:rsid w:val="00BA5D0C"/>
    <w:rsid w:val="00BB2FA5"/>
    <w:rsid w:val="00BB5BCE"/>
    <w:rsid w:val="00BB6812"/>
    <w:rsid w:val="00BC3DCD"/>
    <w:rsid w:val="00BD626B"/>
    <w:rsid w:val="00BE09AC"/>
    <w:rsid w:val="00BE3D03"/>
    <w:rsid w:val="00BF54F9"/>
    <w:rsid w:val="00BF6EF1"/>
    <w:rsid w:val="00BF7071"/>
    <w:rsid w:val="00C02798"/>
    <w:rsid w:val="00C15AD5"/>
    <w:rsid w:val="00C17473"/>
    <w:rsid w:val="00C20149"/>
    <w:rsid w:val="00C23BDB"/>
    <w:rsid w:val="00C26563"/>
    <w:rsid w:val="00C312D7"/>
    <w:rsid w:val="00C4045A"/>
    <w:rsid w:val="00C41BA1"/>
    <w:rsid w:val="00C5358A"/>
    <w:rsid w:val="00C572AB"/>
    <w:rsid w:val="00C63BDD"/>
    <w:rsid w:val="00C65C2B"/>
    <w:rsid w:val="00C660D6"/>
    <w:rsid w:val="00C75ECC"/>
    <w:rsid w:val="00C8240C"/>
    <w:rsid w:val="00CA46ED"/>
    <w:rsid w:val="00CC755E"/>
    <w:rsid w:val="00CD0D37"/>
    <w:rsid w:val="00CD7CE1"/>
    <w:rsid w:val="00CE5A8C"/>
    <w:rsid w:val="00CE6ECD"/>
    <w:rsid w:val="00CF09C5"/>
    <w:rsid w:val="00CF1C61"/>
    <w:rsid w:val="00CF6B7C"/>
    <w:rsid w:val="00D01B51"/>
    <w:rsid w:val="00D14457"/>
    <w:rsid w:val="00D20613"/>
    <w:rsid w:val="00D302D6"/>
    <w:rsid w:val="00D37F06"/>
    <w:rsid w:val="00D40906"/>
    <w:rsid w:val="00D56E78"/>
    <w:rsid w:val="00D644C1"/>
    <w:rsid w:val="00D72418"/>
    <w:rsid w:val="00D757BA"/>
    <w:rsid w:val="00D82093"/>
    <w:rsid w:val="00D84032"/>
    <w:rsid w:val="00D9498A"/>
    <w:rsid w:val="00DA0F3A"/>
    <w:rsid w:val="00DA2F46"/>
    <w:rsid w:val="00DA6144"/>
    <w:rsid w:val="00DB46B1"/>
    <w:rsid w:val="00DB6F66"/>
    <w:rsid w:val="00DC0A23"/>
    <w:rsid w:val="00DD50BA"/>
    <w:rsid w:val="00DD6222"/>
    <w:rsid w:val="00DE06F2"/>
    <w:rsid w:val="00DF134D"/>
    <w:rsid w:val="00DF466A"/>
    <w:rsid w:val="00E12B87"/>
    <w:rsid w:val="00E13045"/>
    <w:rsid w:val="00E24B6E"/>
    <w:rsid w:val="00E32EA7"/>
    <w:rsid w:val="00E5037C"/>
    <w:rsid w:val="00E55104"/>
    <w:rsid w:val="00E65028"/>
    <w:rsid w:val="00E821D7"/>
    <w:rsid w:val="00E95DAD"/>
    <w:rsid w:val="00EA4293"/>
    <w:rsid w:val="00EB5515"/>
    <w:rsid w:val="00EB76D8"/>
    <w:rsid w:val="00EC3470"/>
    <w:rsid w:val="00EC7449"/>
    <w:rsid w:val="00EE2348"/>
    <w:rsid w:val="00EE44C2"/>
    <w:rsid w:val="00EF05DF"/>
    <w:rsid w:val="00F04710"/>
    <w:rsid w:val="00F2087F"/>
    <w:rsid w:val="00F51A3A"/>
    <w:rsid w:val="00F526CB"/>
    <w:rsid w:val="00F604FB"/>
    <w:rsid w:val="00F90CA0"/>
    <w:rsid w:val="00F918E1"/>
    <w:rsid w:val="00F97DDA"/>
    <w:rsid w:val="00FA4215"/>
    <w:rsid w:val="00FA6431"/>
    <w:rsid w:val="00FB5B70"/>
    <w:rsid w:val="00FC542B"/>
    <w:rsid w:val="00FE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2041D083"/>
  <w15:docId w15:val="{F6E695FC-F64F-4588-90CF-024154A1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9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61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61B05"/>
  </w:style>
  <w:style w:type="paragraph" w:styleId="Stopka">
    <w:name w:val="footer"/>
    <w:basedOn w:val="Normalny"/>
    <w:link w:val="StopkaZnak"/>
    <w:uiPriority w:val="99"/>
    <w:unhideWhenUsed/>
    <w:rsid w:val="00061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B05"/>
  </w:style>
  <w:style w:type="table" w:styleId="Tabela-Siatka">
    <w:name w:val="Table Grid"/>
    <w:basedOn w:val="Standardowy"/>
    <w:uiPriority w:val="59"/>
    <w:rsid w:val="009F56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B0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6B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37A17"/>
    <w:pPr>
      <w:ind w:left="720"/>
      <w:contextualSpacing/>
    </w:pPr>
  </w:style>
  <w:style w:type="paragraph" w:customStyle="1" w:styleId="w2zmart">
    <w:name w:val="w2_zm_art"/>
    <w:qFormat/>
    <w:rsid w:val="00237A17"/>
    <w:pPr>
      <w:spacing w:before="60" w:after="60"/>
      <w:ind w:left="851" w:hanging="295"/>
      <w:jc w:val="both"/>
      <w:outlineLvl w:val="3"/>
    </w:pPr>
    <w:rPr>
      <w:rFonts w:ascii="Times New Roman" w:hAnsi="Times New Roman"/>
      <w:sz w:val="24"/>
      <w:szCs w:val="22"/>
      <w:lang w:eastAsia="en-US"/>
    </w:rPr>
  </w:style>
  <w:style w:type="character" w:customStyle="1" w:styleId="h2">
    <w:name w:val="h2"/>
    <w:basedOn w:val="Domylnaczcionkaakapitu"/>
    <w:rsid w:val="00237A17"/>
  </w:style>
  <w:style w:type="character" w:customStyle="1" w:styleId="h1">
    <w:name w:val="h1"/>
    <w:basedOn w:val="Domylnaczcionkaakapitu"/>
    <w:rsid w:val="00237A17"/>
  </w:style>
  <w:style w:type="paragraph" w:styleId="NormalnyWeb">
    <w:name w:val="Normal (Web)"/>
    <w:basedOn w:val="Normalny"/>
    <w:semiHidden/>
    <w:unhideWhenUsed/>
    <w:rsid w:val="00BA5D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BA5D0C"/>
    <w:rPr>
      <w:sz w:val="22"/>
      <w:szCs w:val="22"/>
      <w:lang w:eastAsia="en-US"/>
    </w:rPr>
  </w:style>
  <w:style w:type="character" w:customStyle="1" w:styleId="unnamed1">
    <w:name w:val="unnamed1"/>
    <w:basedOn w:val="Domylnaczcionkaakapitu"/>
    <w:rsid w:val="00BA5D0C"/>
  </w:style>
  <w:style w:type="table" w:customStyle="1" w:styleId="Tabela-Siatka1">
    <w:name w:val="Tabela - Siatka1"/>
    <w:basedOn w:val="Standardowy"/>
    <w:next w:val="Tabela-Siatka"/>
    <w:uiPriority w:val="39"/>
    <w:rsid w:val="00D01B51"/>
    <w:rPr>
      <w:rFonts w:asciiTheme="minorHAnsi" w:eastAsia="Times New Roman" w:hAnsiTheme="minorHAnsi" w:cstheme="minorBidi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1A3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jezierska\AppData\Local\Microsoft\Windows\Temporary%20Internet%20Files\Content.IE5\Q7UYV4LL\logo_kwiecie&#324;_PUP_CAZ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14FA7-6613-4E4A-9CC8-DBA08399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logo_kwiecień_PUP_CAZ</Template>
  <TotalTime>185</TotalTime>
  <Pages>3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Jezierska</dc:creator>
  <cp:lastModifiedBy>Zuzanna Kusik</cp:lastModifiedBy>
  <cp:revision>63</cp:revision>
  <cp:lastPrinted>2022-02-02T12:57:00Z</cp:lastPrinted>
  <dcterms:created xsi:type="dcterms:W3CDTF">2022-02-02T12:12:00Z</dcterms:created>
  <dcterms:modified xsi:type="dcterms:W3CDTF">2022-03-10T13:00:00Z</dcterms:modified>
</cp:coreProperties>
</file>